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954E03" w14:textId="21197B9A" w:rsidR="005C36A0" w:rsidRDefault="005C36A0" w:rsidP="005C36A0">
      <w:pPr>
        <w:tabs>
          <w:tab w:val="right" w:pos="9639"/>
        </w:tabs>
        <w:spacing w:after="0"/>
        <w:rPr>
          <w:rFonts w:ascii="Arial" w:hAnsi="Arial"/>
          <w:b/>
          <w:i/>
          <w:noProof/>
          <w:sz w:val="28"/>
          <w:lang w:val="en-US" w:eastAsia="en-US"/>
        </w:rPr>
      </w:pPr>
      <w:bookmarkStart w:id="0" w:name="_Toc20425632"/>
      <w:bookmarkStart w:id="1" w:name="_Toc29321028"/>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r>
        <w:rPr>
          <w:rFonts w:ascii="Arial" w:hAnsi="Arial"/>
          <w:b/>
          <w:noProof/>
          <w:sz w:val="24"/>
        </w:rPr>
        <w:t>3GPP TSG-RAN WG2 Meeting #111-e</w:t>
      </w:r>
      <w:r>
        <w:rPr>
          <w:rFonts w:ascii="Arial" w:hAnsi="Arial"/>
          <w:b/>
          <w:i/>
          <w:noProof/>
          <w:sz w:val="28"/>
        </w:rPr>
        <w:tab/>
      </w:r>
      <w:r>
        <w:rPr>
          <w:rFonts w:ascii="Arial" w:hAnsi="Arial"/>
          <w:b/>
          <w:i/>
          <w:noProof/>
          <w:sz w:val="28"/>
          <w:lang w:eastAsia="zh-CN"/>
        </w:rPr>
        <w:t>R2-20</w:t>
      </w:r>
      <w:r w:rsidR="00943787">
        <w:rPr>
          <w:rFonts w:ascii="Arial" w:hAnsi="Arial"/>
          <w:b/>
          <w:i/>
          <w:noProof/>
          <w:sz w:val="28"/>
          <w:lang w:eastAsia="zh-CN"/>
        </w:rPr>
        <w:t>07914</w:t>
      </w:r>
    </w:p>
    <w:p w14:paraId="7DDEAF37" w14:textId="77777777" w:rsidR="005C36A0" w:rsidRDefault="005C36A0" w:rsidP="005C36A0">
      <w:pPr>
        <w:spacing w:after="120"/>
        <w:outlineLvl w:val="0"/>
        <w:rPr>
          <w:rFonts w:ascii="Arial" w:hAnsi="Arial"/>
          <w:b/>
          <w:noProof/>
          <w:sz w:val="24"/>
        </w:rPr>
      </w:pPr>
      <w:r>
        <w:rPr>
          <w:rFonts w:ascii="Arial" w:hAnsi="Arial"/>
          <w:b/>
          <w:noProof/>
          <w:sz w:val="24"/>
        </w:rPr>
        <w:t>Electronic, 17</w:t>
      </w:r>
      <w:r>
        <w:rPr>
          <w:rFonts w:ascii="Arial" w:hAnsi="Arial"/>
          <w:b/>
          <w:noProof/>
          <w:sz w:val="24"/>
          <w:vertAlign w:val="superscript"/>
        </w:rPr>
        <w:t>th</w:t>
      </w:r>
      <w:r>
        <w:rPr>
          <w:rFonts w:ascii="Arial" w:hAnsi="Arial"/>
          <w:b/>
          <w:noProof/>
          <w:sz w:val="24"/>
        </w:rPr>
        <w:t xml:space="preserve"> – 28</w:t>
      </w:r>
      <w:r>
        <w:rPr>
          <w:rFonts w:ascii="Arial" w:hAnsi="Arial"/>
          <w:b/>
          <w:noProof/>
          <w:sz w:val="24"/>
          <w:vertAlign w:val="superscript"/>
        </w:rPr>
        <w:t>th</w:t>
      </w:r>
      <w:r>
        <w:rPr>
          <w:rFonts w:ascii="Arial" w:hAnsi="Arial"/>
          <w:b/>
          <w:noProof/>
          <w:sz w:val="24"/>
        </w:rPr>
        <w:t xml:space="preserve"> Aug, 2020       </w:t>
      </w:r>
      <w:r>
        <w:t xml:space="preserve">                                          </w:t>
      </w:r>
      <w:r>
        <w:rPr>
          <w:rFonts w:ascii="Arial" w:hAnsi="Arial"/>
          <w:b/>
          <w:i/>
          <w:noProof/>
          <w:sz w:val="24"/>
          <w:szCs w:val="24"/>
        </w:rPr>
        <w:t xml:space="preserve">                                 </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36A0" w14:paraId="629A05F5" w14:textId="77777777" w:rsidTr="005C36A0">
        <w:tc>
          <w:tcPr>
            <w:tcW w:w="9641" w:type="dxa"/>
            <w:gridSpan w:val="9"/>
            <w:tcBorders>
              <w:top w:val="single" w:sz="4" w:space="0" w:color="auto"/>
              <w:left w:val="single" w:sz="4" w:space="0" w:color="auto"/>
              <w:bottom w:val="nil"/>
              <w:right w:val="single" w:sz="4" w:space="0" w:color="auto"/>
            </w:tcBorders>
            <w:hideMark/>
          </w:tcPr>
          <w:p w14:paraId="62F4C0EC" w14:textId="77777777" w:rsidR="005C36A0" w:rsidRDefault="005C36A0">
            <w:pPr>
              <w:spacing w:after="0"/>
              <w:jc w:val="right"/>
              <w:rPr>
                <w:rFonts w:ascii="Arial" w:hAnsi="Arial"/>
                <w:i/>
                <w:noProof/>
                <w:highlight w:val="yellow"/>
              </w:rPr>
            </w:pPr>
            <w:r>
              <w:rPr>
                <w:rFonts w:ascii="Arial" w:hAnsi="Arial"/>
                <w:i/>
                <w:noProof/>
                <w:sz w:val="14"/>
              </w:rPr>
              <w:t>CR-Form-v12.0</w:t>
            </w:r>
          </w:p>
        </w:tc>
      </w:tr>
      <w:tr w:rsidR="005C36A0" w14:paraId="36FBE14D" w14:textId="77777777" w:rsidTr="005C36A0">
        <w:tc>
          <w:tcPr>
            <w:tcW w:w="9641" w:type="dxa"/>
            <w:gridSpan w:val="9"/>
            <w:tcBorders>
              <w:top w:val="nil"/>
              <w:left w:val="single" w:sz="4" w:space="0" w:color="auto"/>
              <w:bottom w:val="nil"/>
              <w:right w:val="single" w:sz="4" w:space="0" w:color="auto"/>
            </w:tcBorders>
            <w:hideMark/>
          </w:tcPr>
          <w:p w14:paraId="49E37B3E" w14:textId="77777777" w:rsidR="005C36A0" w:rsidRDefault="005C36A0">
            <w:pPr>
              <w:spacing w:after="0"/>
              <w:jc w:val="center"/>
              <w:rPr>
                <w:rFonts w:ascii="Arial" w:hAnsi="Arial"/>
                <w:noProof/>
                <w:highlight w:val="yellow"/>
              </w:rPr>
            </w:pPr>
            <w:r>
              <w:rPr>
                <w:rFonts w:ascii="Arial" w:hAnsi="Arial"/>
                <w:b/>
                <w:noProof/>
                <w:sz w:val="32"/>
              </w:rPr>
              <w:t>CHANGE REQUEST</w:t>
            </w:r>
          </w:p>
        </w:tc>
      </w:tr>
      <w:tr w:rsidR="005C36A0" w14:paraId="0F25198F" w14:textId="77777777" w:rsidTr="005C36A0">
        <w:tc>
          <w:tcPr>
            <w:tcW w:w="9641" w:type="dxa"/>
            <w:gridSpan w:val="9"/>
            <w:tcBorders>
              <w:top w:val="nil"/>
              <w:left w:val="single" w:sz="4" w:space="0" w:color="auto"/>
              <w:bottom w:val="nil"/>
              <w:right w:val="single" w:sz="4" w:space="0" w:color="auto"/>
            </w:tcBorders>
          </w:tcPr>
          <w:p w14:paraId="77FF1066" w14:textId="77777777" w:rsidR="005C36A0" w:rsidRDefault="005C36A0">
            <w:pPr>
              <w:spacing w:after="0"/>
              <w:rPr>
                <w:rFonts w:ascii="Arial" w:hAnsi="Arial"/>
                <w:noProof/>
                <w:sz w:val="8"/>
                <w:szCs w:val="8"/>
                <w:highlight w:val="yellow"/>
              </w:rPr>
            </w:pPr>
          </w:p>
        </w:tc>
      </w:tr>
      <w:tr w:rsidR="005C36A0" w14:paraId="3CA1E729" w14:textId="77777777" w:rsidTr="005C36A0">
        <w:tc>
          <w:tcPr>
            <w:tcW w:w="142" w:type="dxa"/>
            <w:tcBorders>
              <w:top w:val="nil"/>
              <w:left w:val="single" w:sz="4" w:space="0" w:color="auto"/>
              <w:bottom w:val="nil"/>
              <w:right w:val="nil"/>
            </w:tcBorders>
          </w:tcPr>
          <w:p w14:paraId="1D524A35" w14:textId="77777777" w:rsidR="005C36A0" w:rsidRDefault="005C36A0">
            <w:pPr>
              <w:spacing w:after="0"/>
              <w:jc w:val="right"/>
              <w:rPr>
                <w:rFonts w:ascii="Arial" w:hAnsi="Arial"/>
                <w:noProof/>
                <w:highlight w:val="yellow"/>
              </w:rPr>
            </w:pPr>
          </w:p>
        </w:tc>
        <w:tc>
          <w:tcPr>
            <w:tcW w:w="1559" w:type="dxa"/>
            <w:shd w:val="pct30" w:color="FFFF00" w:fill="auto"/>
            <w:hideMark/>
          </w:tcPr>
          <w:p w14:paraId="78F5A320" w14:textId="77777777" w:rsidR="005C36A0" w:rsidRDefault="005C36A0">
            <w:pPr>
              <w:spacing w:after="0"/>
              <w:jc w:val="center"/>
              <w:rPr>
                <w:rFonts w:ascii="Arial" w:hAnsi="Arial"/>
                <w:b/>
                <w:noProof/>
                <w:sz w:val="28"/>
                <w:highlight w:val="yellow"/>
              </w:rPr>
            </w:pPr>
            <w:r>
              <w:rPr>
                <w:rFonts w:ascii="Arial" w:hAnsi="Arial"/>
                <w:b/>
                <w:noProof/>
                <w:sz w:val="28"/>
              </w:rPr>
              <w:t>38.321</w:t>
            </w:r>
          </w:p>
        </w:tc>
        <w:tc>
          <w:tcPr>
            <w:tcW w:w="709" w:type="dxa"/>
            <w:hideMark/>
          </w:tcPr>
          <w:p w14:paraId="027FF498" w14:textId="77777777" w:rsidR="005C36A0" w:rsidRDefault="005C36A0">
            <w:pPr>
              <w:spacing w:after="0"/>
              <w:jc w:val="center"/>
              <w:rPr>
                <w:rFonts w:ascii="Arial" w:hAnsi="Arial"/>
                <w:noProof/>
                <w:highlight w:val="yellow"/>
              </w:rPr>
            </w:pPr>
            <w:r>
              <w:rPr>
                <w:rFonts w:ascii="Arial" w:hAnsi="Arial"/>
                <w:b/>
                <w:noProof/>
                <w:sz w:val="28"/>
              </w:rPr>
              <w:t>CR</w:t>
            </w:r>
          </w:p>
        </w:tc>
        <w:tc>
          <w:tcPr>
            <w:tcW w:w="1276" w:type="dxa"/>
            <w:shd w:val="pct30" w:color="FFFF00" w:fill="auto"/>
          </w:tcPr>
          <w:p w14:paraId="01D72957" w14:textId="19FA3533" w:rsidR="005C36A0" w:rsidRPr="00943787" w:rsidRDefault="00943787" w:rsidP="00943787">
            <w:pPr>
              <w:spacing w:after="0"/>
              <w:jc w:val="center"/>
              <w:rPr>
                <w:rFonts w:ascii="Arial" w:eastAsia="等线" w:hAnsi="Arial" w:hint="eastAsia"/>
                <w:noProof/>
                <w:highlight w:val="yellow"/>
                <w:lang w:eastAsia="zh-CN"/>
              </w:rPr>
            </w:pPr>
            <w:bookmarkStart w:id="17" w:name="_GoBack"/>
            <w:r w:rsidRPr="00943787">
              <w:rPr>
                <w:rFonts w:ascii="Arial" w:hAnsi="Arial" w:hint="eastAsia"/>
                <w:b/>
                <w:noProof/>
                <w:sz w:val="28"/>
              </w:rPr>
              <w:t>0</w:t>
            </w:r>
            <w:r w:rsidRPr="00943787">
              <w:rPr>
                <w:rFonts w:ascii="Arial" w:hAnsi="Arial"/>
                <w:b/>
                <w:noProof/>
                <w:sz w:val="28"/>
              </w:rPr>
              <w:t>856</w:t>
            </w:r>
            <w:bookmarkEnd w:id="17"/>
          </w:p>
        </w:tc>
        <w:tc>
          <w:tcPr>
            <w:tcW w:w="709" w:type="dxa"/>
            <w:hideMark/>
          </w:tcPr>
          <w:p w14:paraId="365991FA" w14:textId="77777777" w:rsidR="005C36A0" w:rsidRDefault="005C36A0">
            <w:pPr>
              <w:tabs>
                <w:tab w:val="right" w:pos="625"/>
              </w:tabs>
              <w:spacing w:after="0"/>
              <w:jc w:val="center"/>
              <w:rPr>
                <w:rFonts w:ascii="Arial" w:hAnsi="Arial"/>
                <w:noProof/>
                <w:highlight w:val="yellow"/>
                <w:lang w:eastAsia="en-US"/>
              </w:rPr>
            </w:pPr>
            <w:r>
              <w:rPr>
                <w:rFonts w:ascii="Arial" w:hAnsi="Arial"/>
                <w:b/>
                <w:bCs/>
                <w:noProof/>
                <w:sz w:val="28"/>
              </w:rPr>
              <w:t>rev</w:t>
            </w:r>
          </w:p>
        </w:tc>
        <w:tc>
          <w:tcPr>
            <w:tcW w:w="992" w:type="dxa"/>
            <w:shd w:val="pct30" w:color="FFFF00" w:fill="auto"/>
          </w:tcPr>
          <w:p w14:paraId="2541E41B" w14:textId="77777777" w:rsidR="005C36A0" w:rsidRDefault="005C36A0">
            <w:pPr>
              <w:spacing w:after="0"/>
              <w:rPr>
                <w:rFonts w:ascii="Arial" w:hAnsi="Arial"/>
                <w:b/>
                <w:noProof/>
                <w:highlight w:val="yellow"/>
                <w:lang w:eastAsia="zh-CN"/>
              </w:rPr>
            </w:pPr>
          </w:p>
        </w:tc>
        <w:tc>
          <w:tcPr>
            <w:tcW w:w="2410" w:type="dxa"/>
            <w:hideMark/>
          </w:tcPr>
          <w:p w14:paraId="6BD8AC28" w14:textId="77777777" w:rsidR="005C36A0" w:rsidRDefault="005C36A0">
            <w:pPr>
              <w:tabs>
                <w:tab w:val="right" w:pos="1825"/>
              </w:tabs>
              <w:spacing w:after="0"/>
              <w:jc w:val="center"/>
              <w:rPr>
                <w:rFonts w:ascii="Arial" w:hAnsi="Arial"/>
                <w:noProof/>
                <w:highlight w:val="yellow"/>
                <w:lang w:eastAsia="en-US"/>
              </w:rPr>
            </w:pPr>
            <w:r>
              <w:rPr>
                <w:rFonts w:ascii="Arial" w:hAnsi="Arial"/>
                <w:b/>
                <w:noProof/>
                <w:sz w:val="28"/>
                <w:szCs w:val="28"/>
              </w:rPr>
              <w:t>Current version:</w:t>
            </w:r>
          </w:p>
        </w:tc>
        <w:tc>
          <w:tcPr>
            <w:tcW w:w="1701" w:type="dxa"/>
            <w:shd w:val="pct30" w:color="FFFF00" w:fill="auto"/>
            <w:hideMark/>
          </w:tcPr>
          <w:p w14:paraId="72517E41" w14:textId="77777777" w:rsidR="005C36A0" w:rsidRDefault="005C36A0">
            <w:pPr>
              <w:spacing w:after="0"/>
              <w:jc w:val="center"/>
              <w:rPr>
                <w:rFonts w:ascii="Arial" w:hAnsi="Arial"/>
                <w:b/>
                <w:noProof/>
                <w:sz w:val="28"/>
                <w:lang w:eastAsia="zh-CN"/>
              </w:rPr>
            </w:pPr>
            <w:r>
              <w:rPr>
                <w:rFonts w:ascii="Arial" w:hAnsi="Arial"/>
                <w:b/>
                <w:noProof/>
                <w:sz w:val="28"/>
                <w:lang w:eastAsia="zh-CN"/>
              </w:rPr>
              <w:t>16.1.0</w:t>
            </w:r>
          </w:p>
        </w:tc>
        <w:tc>
          <w:tcPr>
            <w:tcW w:w="143" w:type="dxa"/>
            <w:tcBorders>
              <w:top w:val="nil"/>
              <w:left w:val="nil"/>
              <w:bottom w:val="nil"/>
              <w:right w:val="single" w:sz="4" w:space="0" w:color="auto"/>
            </w:tcBorders>
          </w:tcPr>
          <w:p w14:paraId="3B656A0A" w14:textId="77777777" w:rsidR="005C36A0" w:rsidRDefault="005C36A0">
            <w:pPr>
              <w:spacing w:after="0"/>
              <w:rPr>
                <w:rFonts w:ascii="Arial" w:hAnsi="Arial"/>
                <w:noProof/>
                <w:highlight w:val="yellow"/>
                <w:lang w:eastAsia="en-US"/>
              </w:rPr>
            </w:pPr>
          </w:p>
        </w:tc>
      </w:tr>
      <w:tr w:rsidR="005C36A0" w14:paraId="3F21BAD2" w14:textId="77777777" w:rsidTr="005C36A0">
        <w:tc>
          <w:tcPr>
            <w:tcW w:w="9641" w:type="dxa"/>
            <w:gridSpan w:val="9"/>
            <w:tcBorders>
              <w:top w:val="nil"/>
              <w:left w:val="single" w:sz="4" w:space="0" w:color="auto"/>
              <w:bottom w:val="nil"/>
              <w:right w:val="single" w:sz="4" w:space="0" w:color="auto"/>
            </w:tcBorders>
          </w:tcPr>
          <w:p w14:paraId="2A2DEE75" w14:textId="77777777" w:rsidR="005C36A0" w:rsidRDefault="005C36A0">
            <w:pPr>
              <w:spacing w:after="0"/>
              <w:rPr>
                <w:rFonts w:ascii="Arial" w:hAnsi="Arial"/>
                <w:noProof/>
                <w:highlight w:val="yellow"/>
              </w:rPr>
            </w:pPr>
          </w:p>
        </w:tc>
      </w:tr>
      <w:tr w:rsidR="005C36A0" w14:paraId="4D69690C" w14:textId="77777777" w:rsidTr="005C36A0">
        <w:tc>
          <w:tcPr>
            <w:tcW w:w="9641" w:type="dxa"/>
            <w:gridSpan w:val="9"/>
            <w:tcBorders>
              <w:top w:val="single" w:sz="4" w:space="0" w:color="auto"/>
              <w:left w:val="nil"/>
              <w:bottom w:val="nil"/>
              <w:right w:val="nil"/>
            </w:tcBorders>
            <w:hideMark/>
          </w:tcPr>
          <w:p w14:paraId="0C08EC99" w14:textId="77777777" w:rsidR="005C36A0" w:rsidRDefault="005C36A0">
            <w:pPr>
              <w:spacing w:after="0"/>
              <w:jc w:val="center"/>
              <w:rPr>
                <w:rFonts w:ascii="Arial" w:hAnsi="Arial" w:cs="Arial"/>
                <w:i/>
                <w:noProof/>
              </w:rPr>
            </w:pPr>
            <w:r>
              <w:rPr>
                <w:rFonts w:ascii="Arial" w:hAnsi="Arial" w:cs="Arial"/>
                <w:i/>
                <w:noProof/>
              </w:rPr>
              <w:t xml:space="preserve">For </w:t>
            </w:r>
            <w:hyperlink r:id="rId11" w:anchor="_blank" w:history="1">
              <w:r>
                <w:rPr>
                  <w:rStyle w:val="af2"/>
                  <w:rFonts w:cs="Arial"/>
                  <w:b/>
                  <w:i/>
                  <w:noProof/>
                  <w:color w:val="FF0000"/>
                </w:rPr>
                <w:t>HELP</w:t>
              </w:r>
            </w:hyperlink>
            <w:r>
              <w:rPr>
                <w:rFonts w:ascii="Arial" w:hAnsi="Arial" w:cs="Arial"/>
                <w:b/>
                <w:i/>
                <w:noProof/>
                <w:color w:val="FF0000"/>
              </w:rPr>
              <w:t xml:space="preserve"> </w:t>
            </w:r>
            <w:r>
              <w:rPr>
                <w:rFonts w:ascii="Arial" w:hAnsi="Arial" w:cs="Arial"/>
                <w:i/>
                <w:noProof/>
              </w:rPr>
              <w:t xml:space="preserve">on using this form: comprehensive instructions can be found at </w:t>
            </w:r>
            <w:r>
              <w:rPr>
                <w:rFonts w:ascii="Arial" w:hAnsi="Arial" w:cs="Arial"/>
                <w:i/>
                <w:noProof/>
              </w:rPr>
              <w:br/>
            </w:r>
            <w:hyperlink r:id="rId12" w:history="1">
              <w:r>
                <w:rPr>
                  <w:rStyle w:val="af2"/>
                  <w:rFonts w:cs="Arial"/>
                  <w:i/>
                  <w:noProof/>
                </w:rPr>
                <w:t>http://www.3gpp.org/Change-Requests</w:t>
              </w:r>
            </w:hyperlink>
            <w:r>
              <w:rPr>
                <w:rFonts w:ascii="Arial" w:hAnsi="Arial" w:cs="Arial"/>
                <w:i/>
                <w:noProof/>
              </w:rPr>
              <w:t>.</w:t>
            </w:r>
          </w:p>
        </w:tc>
      </w:tr>
      <w:tr w:rsidR="005C36A0" w14:paraId="0C75DF29" w14:textId="77777777" w:rsidTr="005C36A0">
        <w:tc>
          <w:tcPr>
            <w:tcW w:w="9641" w:type="dxa"/>
            <w:gridSpan w:val="9"/>
          </w:tcPr>
          <w:p w14:paraId="5FEFC56D" w14:textId="77777777" w:rsidR="005C36A0" w:rsidRDefault="005C36A0">
            <w:pPr>
              <w:spacing w:after="0"/>
              <w:rPr>
                <w:rFonts w:ascii="Arial" w:hAnsi="Arial"/>
                <w:noProof/>
                <w:sz w:val="8"/>
                <w:szCs w:val="8"/>
                <w:highlight w:val="yellow"/>
              </w:rPr>
            </w:pPr>
          </w:p>
        </w:tc>
      </w:tr>
    </w:tbl>
    <w:p w14:paraId="20FEE557" w14:textId="77777777" w:rsidR="005C36A0" w:rsidRDefault="005C36A0" w:rsidP="005C36A0">
      <w:pPr>
        <w:rPr>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36A0" w14:paraId="6C9B0976" w14:textId="77777777" w:rsidTr="005C36A0">
        <w:tc>
          <w:tcPr>
            <w:tcW w:w="2835" w:type="dxa"/>
            <w:hideMark/>
          </w:tcPr>
          <w:p w14:paraId="6DB0EBFB" w14:textId="77777777" w:rsidR="005C36A0" w:rsidRDefault="005C36A0">
            <w:pPr>
              <w:tabs>
                <w:tab w:val="right" w:pos="2751"/>
              </w:tabs>
              <w:spacing w:after="0"/>
              <w:rPr>
                <w:rFonts w:ascii="Arial" w:hAnsi="Arial"/>
                <w:b/>
                <w:i/>
                <w:noProof/>
              </w:rPr>
            </w:pPr>
            <w:r>
              <w:rPr>
                <w:rFonts w:ascii="Arial" w:hAnsi="Arial"/>
                <w:b/>
                <w:i/>
                <w:noProof/>
              </w:rPr>
              <w:t>Proposed change affects:</w:t>
            </w:r>
          </w:p>
        </w:tc>
        <w:tc>
          <w:tcPr>
            <w:tcW w:w="1418" w:type="dxa"/>
            <w:hideMark/>
          </w:tcPr>
          <w:p w14:paraId="3759F0EC" w14:textId="77777777" w:rsidR="005C36A0" w:rsidRDefault="005C36A0">
            <w:pPr>
              <w:spacing w:after="0"/>
              <w:jc w:val="right"/>
              <w:rPr>
                <w:rFonts w:ascii="Arial" w:hAnsi="Arial"/>
                <w:noProof/>
              </w:rPr>
            </w:pPr>
            <w:r>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C6794" w14:textId="77777777" w:rsidR="005C36A0" w:rsidRDefault="005C36A0">
            <w:pPr>
              <w:spacing w:after="0"/>
              <w:jc w:val="center"/>
              <w:rPr>
                <w:rFonts w:ascii="Arial" w:hAnsi="Arial"/>
                <w:b/>
                <w:caps/>
                <w:noProof/>
              </w:rPr>
            </w:pPr>
          </w:p>
        </w:tc>
        <w:tc>
          <w:tcPr>
            <w:tcW w:w="709" w:type="dxa"/>
            <w:tcBorders>
              <w:top w:val="nil"/>
              <w:left w:val="single" w:sz="4" w:space="0" w:color="auto"/>
              <w:bottom w:val="nil"/>
              <w:right w:val="nil"/>
            </w:tcBorders>
            <w:hideMark/>
          </w:tcPr>
          <w:p w14:paraId="0F9E4414" w14:textId="77777777" w:rsidR="005C36A0" w:rsidRDefault="005C36A0">
            <w:pPr>
              <w:spacing w:after="0"/>
              <w:jc w:val="right"/>
              <w:rPr>
                <w:rFonts w:ascii="Arial" w:hAnsi="Arial"/>
                <w:noProof/>
                <w:u w:val="single"/>
              </w:rPr>
            </w:pPr>
            <w:r>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5A6664B" w14:textId="77777777" w:rsidR="005C36A0" w:rsidRDefault="005C36A0">
            <w:pPr>
              <w:spacing w:after="0"/>
              <w:jc w:val="center"/>
              <w:rPr>
                <w:rFonts w:ascii="Arial" w:hAnsi="Arial"/>
                <w:b/>
                <w:caps/>
                <w:noProof/>
              </w:rPr>
            </w:pPr>
            <w:r>
              <w:rPr>
                <w:rFonts w:ascii="Arial" w:hAnsi="Arial"/>
                <w:b/>
                <w:caps/>
                <w:noProof/>
              </w:rPr>
              <w:t>X</w:t>
            </w:r>
          </w:p>
        </w:tc>
        <w:tc>
          <w:tcPr>
            <w:tcW w:w="2126" w:type="dxa"/>
            <w:hideMark/>
          </w:tcPr>
          <w:p w14:paraId="1BAF1979" w14:textId="77777777" w:rsidR="005C36A0" w:rsidRDefault="005C36A0">
            <w:pPr>
              <w:spacing w:after="0"/>
              <w:jc w:val="right"/>
              <w:rPr>
                <w:rFonts w:ascii="Arial" w:hAnsi="Arial"/>
                <w:noProof/>
                <w:u w:val="single"/>
              </w:rPr>
            </w:pPr>
            <w:r>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77102B6" w14:textId="77777777" w:rsidR="005C36A0" w:rsidRDefault="005C36A0">
            <w:pPr>
              <w:spacing w:after="0"/>
              <w:jc w:val="center"/>
              <w:rPr>
                <w:rFonts w:ascii="Arial" w:hAnsi="Arial"/>
                <w:b/>
                <w:caps/>
                <w:noProof/>
              </w:rPr>
            </w:pPr>
            <w:r>
              <w:rPr>
                <w:rFonts w:ascii="Arial" w:hAnsi="Arial"/>
                <w:b/>
                <w:caps/>
                <w:noProof/>
              </w:rPr>
              <w:t>X</w:t>
            </w:r>
          </w:p>
        </w:tc>
        <w:tc>
          <w:tcPr>
            <w:tcW w:w="1418" w:type="dxa"/>
            <w:hideMark/>
          </w:tcPr>
          <w:p w14:paraId="3581CC18" w14:textId="77777777" w:rsidR="005C36A0" w:rsidRDefault="005C36A0">
            <w:pPr>
              <w:spacing w:after="0"/>
              <w:jc w:val="right"/>
              <w:rPr>
                <w:rFonts w:ascii="Arial" w:hAnsi="Arial"/>
                <w:noProof/>
              </w:rPr>
            </w:pPr>
            <w:r>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7F959A" w14:textId="77777777" w:rsidR="005C36A0" w:rsidRDefault="005C36A0">
            <w:pPr>
              <w:spacing w:after="0"/>
              <w:jc w:val="center"/>
              <w:rPr>
                <w:rFonts w:ascii="Arial" w:hAnsi="Arial"/>
                <w:b/>
                <w:bCs/>
                <w:caps/>
                <w:noProof/>
              </w:rPr>
            </w:pPr>
          </w:p>
        </w:tc>
      </w:tr>
    </w:tbl>
    <w:p w14:paraId="12C6EFE0" w14:textId="77777777" w:rsidR="005C36A0" w:rsidRDefault="005C36A0" w:rsidP="005C36A0">
      <w:pPr>
        <w:rPr>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36A0" w14:paraId="4A452F00" w14:textId="77777777" w:rsidTr="005C36A0">
        <w:tc>
          <w:tcPr>
            <w:tcW w:w="9640" w:type="dxa"/>
            <w:gridSpan w:val="11"/>
          </w:tcPr>
          <w:p w14:paraId="74ED2F86" w14:textId="77777777" w:rsidR="005C36A0" w:rsidRDefault="005C36A0">
            <w:pPr>
              <w:spacing w:after="0"/>
              <w:rPr>
                <w:rFonts w:ascii="Arial" w:hAnsi="Arial"/>
                <w:noProof/>
                <w:sz w:val="8"/>
                <w:szCs w:val="8"/>
              </w:rPr>
            </w:pPr>
          </w:p>
        </w:tc>
      </w:tr>
      <w:tr w:rsidR="005C36A0" w14:paraId="5DD42A0F" w14:textId="77777777" w:rsidTr="005C36A0">
        <w:tc>
          <w:tcPr>
            <w:tcW w:w="1843" w:type="dxa"/>
            <w:tcBorders>
              <w:top w:val="single" w:sz="4" w:space="0" w:color="auto"/>
              <w:left w:val="single" w:sz="4" w:space="0" w:color="auto"/>
              <w:bottom w:val="nil"/>
              <w:right w:val="nil"/>
            </w:tcBorders>
            <w:hideMark/>
          </w:tcPr>
          <w:p w14:paraId="5B28EEA3" w14:textId="77777777" w:rsidR="005C36A0" w:rsidRDefault="005C36A0">
            <w:pPr>
              <w:tabs>
                <w:tab w:val="right" w:pos="1759"/>
              </w:tabs>
              <w:spacing w:after="0"/>
              <w:rPr>
                <w:rFonts w:ascii="Arial" w:hAnsi="Arial"/>
                <w:b/>
                <w:i/>
                <w:noProof/>
              </w:rPr>
            </w:pPr>
            <w:r>
              <w:rPr>
                <w:rFonts w:ascii="Arial" w:hAnsi="Arial"/>
                <w:b/>
                <w:i/>
                <w:noProof/>
              </w:rPr>
              <w:t>Title:</w:t>
            </w:r>
            <w:r>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C57C2AC" w14:textId="77777777" w:rsidR="005C36A0" w:rsidRDefault="005C36A0">
            <w:pPr>
              <w:spacing w:after="0"/>
              <w:ind w:left="100"/>
              <w:rPr>
                <w:rFonts w:ascii="Arial" w:hAnsi="Arial"/>
                <w:noProof/>
              </w:rPr>
            </w:pPr>
            <w:r>
              <w:rPr>
                <w:rFonts w:ascii="Arial" w:hAnsi="Arial"/>
                <w:noProof/>
              </w:rPr>
              <w:t xml:space="preserve">Correction on </w:t>
            </w:r>
            <w:r>
              <w:rPr>
                <w:rFonts w:ascii="Arial" w:hAnsi="Arial"/>
                <w:noProof/>
                <w:lang w:eastAsia="zh-CN"/>
              </w:rPr>
              <w:t>NR</w:t>
            </w:r>
            <w:r>
              <w:rPr>
                <w:rFonts w:ascii="Arial" w:hAnsi="Arial"/>
                <w:noProof/>
              </w:rPr>
              <w:t xml:space="preserve"> UL and LTE SL prioritization</w:t>
            </w:r>
          </w:p>
        </w:tc>
      </w:tr>
      <w:tr w:rsidR="005C36A0" w14:paraId="2AE561CE" w14:textId="77777777" w:rsidTr="005C36A0">
        <w:tc>
          <w:tcPr>
            <w:tcW w:w="1843" w:type="dxa"/>
            <w:tcBorders>
              <w:top w:val="nil"/>
              <w:left w:val="single" w:sz="4" w:space="0" w:color="auto"/>
              <w:bottom w:val="nil"/>
              <w:right w:val="nil"/>
            </w:tcBorders>
          </w:tcPr>
          <w:p w14:paraId="2F5E58AB" w14:textId="77777777" w:rsidR="005C36A0" w:rsidRDefault="005C36A0">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517C5C15" w14:textId="77777777" w:rsidR="005C36A0" w:rsidRDefault="005C36A0">
            <w:pPr>
              <w:spacing w:after="0"/>
              <w:rPr>
                <w:rFonts w:ascii="Arial" w:hAnsi="Arial"/>
                <w:noProof/>
                <w:sz w:val="8"/>
                <w:szCs w:val="8"/>
              </w:rPr>
            </w:pPr>
          </w:p>
        </w:tc>
      </w:tr>
      <w:tr w:rsidR="005C36A0" w14:paraId="7311AAC9" w14:textId="77777777" w:rsidTr="005C36A0">
        <w:tc>
          <w:tcPr>
            <w:tcW w:w="1843" w:type="dxa"/>
            <w:tcBorders>
              <w:top w:val="nil"/>
              <w:left w:val="single" w:sz="4" w:space="0" w:color="auto"/>
              <w:bottom w:val="nil"/>
              <w:right w:val="nil"/>
            </w:tcBorders>
            <w:hideMark/>
          </w:tcPr>
          <w:p w14:paraId="3CE5DCF3" w14:textId="77777777" w:rsidR="005C36A0" w:rsidRDefault="005C36A0">
            <w:pPr>
              <w:tabs>
                <w:tab w:val="right" w:pos="1759"/>
              </w:tabs>
              <w:spacing w:after="0"/>
              <w:rPr>
                <w:rFonts w:ascii="Arial" w:hAnsi="Arial"/>
                <w:b/>
                <w:i/>
                <w:noProof/>
              </w:rPr>
            </w:pPr>
            <w:r>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595A2A32" w14:textId="77777777" w:rsidR="005C36A0" w:rsidRDefault="005C36A0">
            <w:pPr>
              <w:spacing w:after="0"/>
              <w:ind w:left="100"/>
              <w:rPr>
                <w:rFonts w:ascii="Arial" w:hAnsi="Arial"/>
                <w:noProof/>
              </w:rPr>
            </w:pPr>
            <w:r>
              <w:rPr>
                <w:rFonts w:ascii="Arial" w:hAnsi="Arial"/>
                <w:noProof/>
              </w:rPr>
              <w:t>Huawei, HiSilicon</w:t>
            </w:r>
          </w:p>
        </w:tc>
      </w:tr>
      <w:tr w:rsidR="005C36A0" w14:paraId="3374F2C8" w14:textId="77777777" w:rsidTr="005C36A0">
        <w:tc>
          <w:tcPr>
            <w:tcW w:w="1843" w:type="dxa"/>
            <w:tcBorders>
              <w:top w:val="nil"/>
              <w:left w:val="single" w:sz="4" w:space="0" w:color="auto"/>
              <w:bottom w:val="nil"/>
              <w:right w:val="nil"/>
            </w:tcBorders>
            <w:hideMark/>
          </w:tcPr>
          <w:p w14:paraId="07D1CD12" w14:textId="77777777" w:rsidR="005C36A0" w:rsidRDefault="005C36A0">
            <w:pPr>
              <w:tabs>
                <w:tab w:val="right" w:pos="1759"/>
              </w:tabs>
              <w:spacing w:after="0"/>
              <w:rPr>
                <w:rFonts w:ascii="Arial" w:hAnsi="Arial"/>
                <w:b/>
                <w:i/>
                <w:noProof/>
              </w:rPr>
            </w:pPr>
            <w:r>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16B4DC52" w14:textId="77777777" w:rsidR="005C36A0" w:rsidRDefault="005C36A0">
            <w:pPr>
              <w:spacing w:after="0"/>
              <w:ind w:left="100"/>
              <w:rPr>
                <w:rFonts w:ascii="Arial" w:hAnsi="Arial"/>
                <w:noProof/>
              </w:rPr>
            </w:pPr>
            <w:r>
              <w:rPr>
                <w:rFonts w:ascii="Arial" w:hAnsi="Arial"/>
                <w:noProof/>
              </w:rPr>
              <w:t>R2</w:t>
            </w:r>
          </w:p>
        </w:tc>
      </w:tr>
      <w:tr w:rsidR="005C36A0" w14:paraId="439AB3AE" w14:textId="77777777" w:rsidTr="005C36A0">
        <w:tc>
          <w:tcPr>
            <w:tcW w:w="1843" w:type="dxa"/>
            <w:tcBorders>
              <w:top w:val="nil"/>
              <w:left w:val="single" w:sz="4" w:space="0" w:color="auto"/>
              <w:bottom w:val="nil"/>
              <w:right w:val="nil"/>
            </w:tcBorders>
          </w:tcPr>
          <w:p w14:paraId="2892B6F4" w14:textId="77777777" w:rsidR="005C36A0" w:rsidRDefault="005C36A0">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1F816F62" w14:textId="77777777" w:rsidR="005C36A0" w:rsidRDefault="005C36A0">
            <w:pPr>
              <w:spacing w:after="0"/>
              <w:rPr>
                <w:rFonts w:ascii="Arial" w:hAnsi="Arial"/>
                <w:noProof/>
                <w:sz w:val="8"/>
                <w:szCs w:val="8"/>
              </w:rPr>
            </w:pPr>
          </w:p>
        </w:tc>
      </w:tr>
      <w:tr w:rsidR="005C36A0" w14:paraId="1FAB0B42" w14:textId="77777777" w:rsidTr="005C36A0">
        <w:tc>
          <w:tcPr>
            <w:tcW w:w="1843" w:type="dxa"/>
            <w:tcBorders>
              <w:top w:val="nil"/>
              <w:left w:val="single" w:sz="4" w:space="0" w:color="auto"/>
              <w:bottom w:val="nil"/>
              <w:right w:val="nil"/>
            </w:tcBorders>
            <w:hideMark/>
          </w:tcPr>
          <w:p w14:paraId="20EBF314" w14:textId="77777777" w:rsidR="005C36A0" w:rsidRDefault="005C36A0">
            <w:pPr>
              <w:tabs>
                <w:tab w:val="right" w:pos="1759"/>
              </w:tabs>
              <w:spacing w:after="0"/>
              <w:rPr>
                <w:rFonts w:ascii="Arial" w:hAnsi="Arial"/>
                <w:b/>
                <w:i/>
                <w:noProof/>
              </w:rPr>
            </w:pPr>
            <w:r>
              <w:rPr>
                <w:rFonts w:ascii="Arial" w:hAnsi="Arial"/>
                <w:b/>
                <w:i/>
                <w:noProof/>
              </w:rPr>
              <w:t>Work item code:</w:t>
            </w:r>
          </w:p>
        </w:tc>
        <w:tc>
          <w:tcPr>
            <w:tcW w:w="3686" w:type="dxa"/>
            <w:gridSpan w:val="5"/>
            <w:shd w:val="pct30" w:color="FFFF00" w:fill="auto"/>
            <w:hideMark/>
          </w:tcPr>
          <w:p w14:paraId="16D90A14" w14:textId="77777777" w:rsidR="005C36A0" w:rsidRDefault="005C36A0">
            <w:pPr>
              <w:spacing w:after="0"/>
              <w:ind w:left="100"/>
              <w:rPr>
                <w:rFonts w:ascii="Arial" w:hAnsi="Arial"/>
                <w:noProof/>
                <w:lang w:val="sv-SE"/>
              </w:rPr>
            </w:pPr>
            <w:r>
              <w:rPr>
                <w:rFonts w:ascii="Arial" w:hAnsi="Arial"/>
                <w:lang w:val="sv-SE"/>
              </w:rPr>
              <w:t>5G_V2X_NRSL-Core</w:t>
            </w:r>
          </w:p>
        </w:tc>
        <w:tc>
          <w:tcPr>
            <w:tcW w:w="567" w:type="dxa"/>
          </w:tcPr>
          <w:p w14:paraId="1F646381" w14:textId="77777777" w:rsidR="005C36A0" w:rsidRDefault="005C36A0">
            <w:pPr>
              <w:spacing w:after="0"/>
              <w:ind w:right="100"/>
              <w:rPr>
                <w:rFonts w:ascii="Arial" w:hAnsi="Arial"/>
                <w:noProof/>
                <w:lang w:val="sv-SE"/>
              </w:rPr>
            </w:pPr>
          </w:p>
        </w:tc>
        <w:tc>
          <w:tcPr>
            <w:tcW w:w="1417" w:type="dxa"/>
            <w:gridSpan w:val="3"/>
            <w:hideMark/>
          </w:tcPr>
          <w:p w14:paraId="694A1537" w14:textId="77777777" w:rsidR="005C36A0" w:rsidRDefault="005C36A0">
            <w:pPr>
              <w:spacing w:after="0"/>
              <w:jc w:val="right"/>
              <w:rPr>
                <w:rFonts w:ascii="Arial" w:hAnsi="Arial"/>
                <w:noProof/>
              </w:rPr>
            </w:pPr>
            <w:r>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5A1CD883" w14:textId="77777777" w:rsidR="005C36A0" w:rsidRDefault="005C36A0">
            <w:pPr>
              <w:spacing w:after="0"/>
              <w:ind w:left="100"/>
              <w:rPr>
                <w:rFonts w:ascii="Arial" w:hAnsi="Arial"/>
                <w:noProof/>
              </w:rPr>
            </w:pPr>
            <w:r>
              <w:rPr>
                <w:rFonts w:ascii="Arial" w:hAnsi="Arial"/>
                <w:noProof/>
              </w:rPr>
              <w:t>2020-08-17</w:t>
            </w:r>
          </w:p>
        </w:tc>
      </w:tr>
      <w:tr w:rsidR="005C36A0" w14:paraId="30872F62" w14:textId="77777777" w:rsidTr="005C36A0">
        <w:tc>
          <w:tcPr>
            <w:tcW w:w="1843" w:type="dxa"/>
            <w:tcBorders>
              <w:top w:val="nil"/>
              <w:left w:val="single" w:sz="4" w:space="0" w:color="auto"/>
              <w:bottom w:val="nil"/>
              <w:right w:val="nil"/>
            </w:tcBorders>
          </w:tcPr>
          <w:p w14:paraId="7FDBAB81" w14:textId="77777777" w:rsidR="005C36A0" w:rsidRDefault="005C36A0">
            <w:pPr>
              <w:spacing w:after="0"/>
              <w:rPr>
                <w:rFonts w:ascii="Arial" w:hAnsi="Arial"/>
                <w:b/>
                <w:i/>
                <w:noProof/>
                <w:sz w:val="8"/>
                <w:szCs w:val="8"/>
              </w:rPr>
            </w:pPr>
          </w:p>
        </w:tc>
        <w:tc>
          <w:tcPr>
            <w:tcW w:w="1986" w:type="dxa"/>
            <w:gridSpan w:val="4"/>
          </w:tcPr>
          <w:p w14:paraId="294F6D79" w14:textId="77777777" w:rsidR="005C36A0" w:rsidRDefault="005C36A0">
            <w:pPr>
              <w:spacing w:after="0"/>
              <w:rPr>
                <w:rFonts w:ascii="Arial" w:hAnsi="Arial"/>
                <w:noProof/>
                <w:sz w:val="8"/>
                <w:szCs w:val="8"/>
              </w:rPr>
            </w:pPr>
          </w:p>
        </w:tc>
        <w:tc>
          <w:tcPr>
            <w:tcW w:w="2267" w:type="dxa"/>
            <w:gridSpan w:val="2"/>
          </w:tcPr>
          <w:p w14:paraId="67278D4D" w14:textId="77777777" w:rsidR="005C36A0" w:rsidRDefault="005C36A0">
            <w:pPr>
              <w:spacing w:after="0"/>
              <w:rPr>
                <w:rFonts w:ascii="Arial" w:hAnsi="Arial"/>
                <w:noProof/>
                <w:sz w:val="8"/>
                <w:szCs w:val="8"/>
              </w:rPr>
            </w:pPr>
          </w:p>
        </w:tc>
        <w:tc>
          <w:tcPr>
            <w:tcW w:w="1417" w:type="dxa"/>
            <w:gridSpan w:val="3"/>
          </w:tcPr>
          <w:p w14:paraId="7364B4B6" w14:textId="77777777" w:rsidR="005C36A0" w:rsidRDefault="005C36A0">
            <w:pPr>
              <w:spacing w:after="0"/>
              <w:rPr>
                <w:rFonts w:ascii="Arial" w:hAnsi="Arial"/>
                <w:noProof/>
                <w:sz w:val="8"/>
                <w:szCs w:val="8"/>
              </w:rPr>
            </w:pPr>
          </w:p>
        </w:tc>
        <w:tc>
          <w:tcPr>
            <w:tcW w:w="2127" w:type="dxa"/>
            <w:tcBorders>
              <w:top w:val="nil"/>
              <w:left w:val="nil"/>
              <w:bottom w:val="nil"/>
              <w:right w:val="single" w:sz="4" w:space="0" w:color="auto"/>
            </w:tcBorders>
          </w:tcPr>
          <w:p w14:paraId="79759FFA" w14:textId="77777777" w:rsidR="005C36A0" w:rsidRDefault="005C36A0">
            <w:pPr>
              <w:spacing w:after="0"/>
              <w:rPr>
                <w:rFonts w:ascii="Arial" w:hAnsi="Arial"/>
                <w:noProof/>
                <w:sz w:val="8"/>
                <w:szCs w:val="8"/>
              </w:rPr>
            </w:pPr>
          </w:p>
        </w:tc>
      </w:tr>
      <w:tr w:rsidR="005C36A0" w14:paraId="3BA0B81A" w14:textId="77777777" w:rsidTr="005C36A0">
        <w:trPr>
          <w:cantSplit/>
        </w:trPr>
        <w:tc>
          <w:tcPr>
            <w:tcW w:w="1843" w:type="dxa"/>
            <w:tcBorders>
              <w:top w:val="nil"/>
              <w:left w:val="single" w:sz="4" w:space="0" w:color="auto"/>
              <w:bottom w:val="nil"/>
              <w:right w:val="nil"/>
            </w:tcBorders>
            <w:hideMark/>
          </w:tcPr>
          <w:p w14:paraId="4D319C4A" w14:textId="77777777" w:rsidR="005C36A0" w:rsidRDefault="005C36A0">
            <w:pPr>
              <w:tabs>
                <w:tab w:val="right" w:pos="1759"/>
              </w:tabs>
              <w:spacing w:after="0"/>
              <w:rPr>
                <w:rFonts w:ascii="Arial" w:hAnsi="Arial"/>
                <w:b/>
                <w:i/>
                <w:noProof/>
              </w:rPr>
            </w:pPr>
            <w:r>
              <w:rPr>
                <w:rFonts w:ascii="Arial" w:hAnsi="Arial"/>
                <w:b/>
                <w:i/>
                <w:noProof/>
              </w:rPr>
              <w:t>Category:</w:t>
            </w:r>
          </w:p>
        </w:tc>
        <w:tc>
          <w:tcPr>
            <w:tcW w:w="851" w:type="dxa"/>
            <w:shd w:val="pct30" w:color="FFFF00" w:fill="auto"/>
            <w:hideMark/>
          </w:tcPr>
          <w:p w14:paraId="0345ACFC" w14:textId="77777777" w:rsidR="005C36A0" w:rsidRDefault="005C36A0">
            <w:pPr>
              <w:spacing w:after="0"/>
              <w:ind w:left="100" w:right="-609"/>
              <w:rPr>
                <w:rFonts w:ascii="Arial" w:hAnsi="Arial"/>
                <w:b/>
                <w:noProof/>
              </w:rPr>
            </w:pPr>
            <w:r>
              <w:rPr>
                <w:rFonts w:ascii="Arial" w:hAnsi="Arial"/>
                <w:b/>
                <w:noProof/>
              </w:rPr>
              <w:t>F</w:t>
            </w:r>
          </w:p>
        </w:tc>
        <w:tc>
          <w:tcPr>
            <w:tcW w:w="3402" w:type="dxa"/>
            <w:gridSpan w:val="5"/>
          </w:tcPr>
          <w:p w14:paraId="2309FAD1" w14:textId="77777777" w:rsidR="005C36A0" w:rsidRDefault="005C36A0">
            <w:pPr>
              <w:spacing w:after="0"/>
              <w:rPr>
                <w:rFonts w:ascii="Arial" w:hAnsi="Arial"/>
                <w:noProof/>
              </w:rPr>
            </w:pPr>
          </w:p>
        </w:tc>
        <w:tc>
          <w:tcPr>
            <w:tcW w:w="1417" w:type="dxa"/>
            <w:gridSpan w:val="3"/>
            <w:hideMark/>
          </w:tcPr>
          <w:p w14:paraId="50E7F167" w14:textId="77777777" w:rsidR="005C36A0" w:rsidRDefault="005C36A0">
            <w:pPr>
              <w:spacing w:after="0"/>
              <w:jc w:val="right"/>
              <w:rPr>
                <w:rFonts w:ascii="Arial" w:hAnsi="Arial"/>
                <w:b/>
                <w:i/>
                <w:noProof/>
              </w:rPr>
            </w:pPr>
            <w:r>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6D24E637" w14:textId="77777777" w:rsidR="005C36A0" w:rsidRDefault="005C36A0">
            <w:pPr>
              <w:spacing w:after="0"/>
              <w:ind w:left="100"/>
              <w:rPr>
                <w:rFonts w:ascii="Arial" w:hAnsi="Arial"/>
                <w:noProof/>
              </w:rPr>
            </w:pPr>
            <w:r>
              <w:rPr>
                <w:rFonts w:ascii="Arial" w:hAnsi="Arial"/>
                <w:noProof/>
              </w:rPr>
              <w:t>Rel-16</w:t>
            </w:r>
          </w:p>
        </w:tc>
      </w:tr>
      <w:tr w:rsidR="005C36A0" w14:paraId="19B04CF6" w14:textId="77777777" w:rsidTr="005C36A0">
        <w:tc>
          <w:tcPr>
            <w:tcW w:w="1843" w:type="dxa"/>
            <w:tcBorders>
              <w:top w:val="nil"/>
              <w:left w:val="single" w:sz="4" w:space="0" w:color="auto"/>
              <w:bottom w:val="single" w:sz="4" w:space="0" w:color="auto"/>
              <w:right w:val="nil"/>
            </w:tcBorders>
          </w:tcPr>
          <w:p w14:paraId="1FC39B7C" w14:textId="77777777" w:rsidR="005C36A0" w:rsidRDefault="005C36A0">
            <w:pPr>
              <w:spacing w:after="0"/>
              <w:rPr>
                <w:rFonts w:ascii="Arial" w:hAnsi="Arial"/>
                <w:b/>
                <w:i/>
                <w:noProof/>
              </w:rPr>
            </w:pPr>
          </w:p>
        </w:tc>
        <w:tc>
          <w:tcPr>
            <w:tcW w:w="4677" w:type="dxa"/>
            <w:gridSpan w:val="8"/>
            <w:tcBorders>
              <w:top w:val="nil"/>
              <w:left w:val="nil"/>
              <w:bottom w:val="single" w:sz="4" w:space="0" w:color="auto"/>
              <w:right w:val="nil"/>
            </w:tcBorders>
            <w:hideMark/>
          </w:tcPr>
          <w:p w14:paraId="2E3095F3" w14:textId="77777777" w:rsidR="005C36A0" w:rsidRDefault="005C36A0">
            <w:pPr>
              <w:spacing w:after="0"/>
              <w:ind w:left="383" w:hanging="383"/>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categories:</w:t>
            </w:r>
            <w:r>
              <w:rPr>
                <w:rFonts w:ascii="Arial" w:hAnsi="Arial"/>
                <w:b/>
                <w:i/>
                <w:noProof/>
                <w:sz w:val="18"/>
              </w:rPr>
              <w:br/>
              <w:t>F</w:t>
            </w:r>
            <w:r>
              <w:rPr>
                <w:rFonts w:ascii="Arial" w:hAnsi="Arial"/>
                <w:i/>
                <w:noProof/>
                <w:sz w:val="18"/>
              </w:rPr>
              <w:t xml:space="preserve">  (correction)</w:t>
            </w:r>
            <w:r>
              <w:rPr>
                <w:rFonts w:ascii="Arial" w:hAnsi="Arial"/>
                <w:i/>
                <w:noProof/>
                <w:sz w:val="18"/>
              </w:rPr>
              <w:br/>
            </w:r>
            <w:r>
              <w:rPr>
                <w:rFonts w:ascii="Arial" w:hAnsi="Arial"/>
                <w:b/>
                <w:i/>
                <w:noProof/>
                <w:sz w:val="18"/>
              </w:rPr>
              <w:t>A</w:t>
            </w:r>
            <w:r>
              <w:rPr>
                <w:rFonts w:ascii="Arial" w:hAnsi="Arial"/>
                <w:i/>
                <w:noProof/>
                <w:sz w:val="18"/>
              </w:rPr>
              <w:t xml:space="preserve">  (mirror corresponding to a change in an earlier release)</w:t>
            </w:r>
            <w:r>
              <w:rPr>
                <w:rFonts w:ascii="Arial" w:hAnsi="Arial"/>
                <w:i/>
                <w:noProof/>
                <w:sz w:val="18"/>
              </w:rPr>
              <w:br/>
            </w:r>
            <w:r>
              <w:rPr>
                <w:rFonts w:ascii="Arial" w:hAnsi="Arial"/>
                <w:b/>
                <w:i/>
                <w:noProof/>
                <w:sz w:val="18"/>
              </w:rPr>
              <w:t>B</w:t>
            </w:r>
            <w:r>
              <w:rPr>
                <w:rFonts w:ascii="Arial" w:hAnsi="Arial"/>
                <w:i/>
                <w:noProof/>
                <w:sz w:val="18"/>
              </w:rPr>
              <w:t xml:space="preserve">  (addition of feature), </w:t>
            </w:r>
            <w:r>
              <w:rPr>
                <w:rFonts w:ascii="Arial" w:hAnsi="Arial"/>
                <w:i/>
                <w:noProof/>
                <w:sz w:val="18"/>
              </w:rPr>
              <w:br/>
            </w:r>
            <w:r>
              <w:rPr>
                <w:rFonts w:ascii="Arial" w:hAnsi="Arial"/>
                <w:b/>
                <w:i/>
                <w:noProof/>
                <w:sz w:val="18"/>
              </w:rPr>
              <w:t>C</w:t>
            </w:r>
            <w:r>
              <w:rPr>
                <w:rFonts w:ascii="Arial" w:hAnsi="Arial"/>
                <w:i/>
                <w:noProof/>
                <w:sz w:val="18"/>
              </w:rPr>
              <w:t xml:space="preserve">  (functional modification of feature)</w:t>
            </w:r>
            <w:r>
              <w:rPr>
                <w:rFonts w:ascii="Arial" w:hAnsi="Arial"/>
                <w:i/>
                <w:noProof/>
                <w:sz w:val="18"/>
              </w:rPr>
              <w:br/>
            </w:r>
            <w:r>
              <w:rPr>
                <w:rFonts w:ascii="Arial" w:hAnsi="Arial"/>
                <w:b/>
                <w:i/>
                <w:noProof/>
                <w:sz w:val="18"/>
              </w:rPr>
              <w:t>D</w:t>
            </w:r>
            <w:r>
              <w:rPr>
                <w:rFonts w:ascii="Arial" w:hAnsi="Arial"/>
                <w:i/>
                <w:noProof/>
                <w:sz w:val="18"/>
              </w:rPr>
              <w:t xml:space="preserve">  (editorial modification)</w:t>
            </w:r>
          </w:p>
          <w:p w14:paraId="18F56412" w14:textId="77777777" w:rsidR="005C36A0" w:rsidRDefault="005C36A0">
            <w:pPr>
              <w:spacing w:after="120"/>
              <w:rPr>
                <w:rFonts w:ascii="Arial" w:hAnsi="Arial"/>
                <w:noProof/>
              </w:rPr>
            </w:pPr>
            <w:r>
              <w:rPr>
                <w:rFonts w:ascii="Arial" w:hAnsi="Arial"/>
                <w:noProof/>
                <w:sz w:val="18"/>
              </w:rPr>
              <w:t>Detailed explanations of the above categories can</w:t>
            </w:r>
            <w:r>
              <w:rPr>
                <w:rFonts w:ascii="Arial" w:hAnsi="Arial"/>
                <w:noProof/>
                <w:sz w:val="18"/>
              </w:rPr>
              <w:br/>
              <w:t xml:space="preserve">be found in 3GPP </w:t>
            </w:r>
            <w:hyperlink r:id="rId13" w:history="1">
              <w:r>
                <w:rPr>
                  <w:rStyle w:val="af2"/>
                  <w:noProof/>
                  <w:sz w:val="18"/>
                </w:rPr>
                <w:t>TR 21.900</w:t>
              </w:r>
            </w:hyperlink>
            <w:r>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190CC362" w14:textId="77777777" w:rsidR="005C36A0" w:rsidRDefault="005C36A0">
            <w:pPr>
              <w:tabs>
                <w:tab w:val="left" w:pos="950"/>
              </w:tabs>
              <w:spacing w:after="0"/>
              <w:ind w:left="241" w:hanging="241"/>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releases:</w:t>
            </w:r>
            <w:r>
              <w:rPr>
                <w:rFonts w:ascii="Arial" w:hAnsi="Arial"/>
                <w:i/>
                <w:noProof/>
                <w:sz w:val="18"/>
              </w:rPr>
              <w:br/>
              <w:t>Rel-8</w:t>
            </w:r>
            <w:r>
              <w:rPr>
                <w:rFonts w:ascii="Arial" w:hAnsi="Arial"/>
                <w:i/>
                <w:noProof/>
                <w:sz w:val="18"/>
              </w:rPr>
              <w:tab/>
              <w:t>(Release 8)</w:t>
            </w:r>
            <w:r>
              <w:rPr>
                <w:rFonts w:ascii="Arial" w:hAnsi="Arial"/>
                <w:i/>
                <w:noProof/>
                <w:sz w:val="18"/>
              </w:rPr>
              <w:br/>
              <w:t>Rel-9</w:t>
            </w:r>
            <w:r>
              <w:rPr>
                <w:rFonts w:ascii="Arial" w:hAnsi="Arial"/>
                <w:i/>
                <w:noProof/>
                <w:sz w:val="18"/>
              </w:rPr>
              <w:tab/>
              <w:t>(Release 9)</w:t>
            </w:r>
            <w:r>
              <w:rPr>
                <w:rFonts w:ascii="Arial" w:hAnsi="Arial"/>
                <w:i/>
                <w:noProof/>
                <w:sz w:val="18"/>
              </w:rPr>
              <w:br/>
              <w:t>Rel-10</w:t>
            </w:r>
            <w:r>
              <w:rPr>
                <w:rFonts w:ascii="Arial" w:hAnsi="Arial"/>
                <w:i/>
                <w:noProof/>
                <w:sz w:val="18"/>
              </w:rPr>
              <w:tab/>
              <w:t>(Release 10)</w:t>
            </w:r>
            <w:r>
              <w:rPr>
                <w:rFonts w:ascii="Arial" w:hAnsi="Arial"/>
                <w:i/>
                <w:noProof/>
                <w:sz w:val="18"/>
              </w:rPr>
              <w:br/>
              <w:t>Rel-11</w:t>
            </w:r>
            <w:r>
              <w:rPr>
                <w:rFonts w:ascii="Arial" w:hAnsi="Arial"/>
                <w:i/>
                <w:noProof/>
                <w:sz w:val="18"/>
              </w:rPr>
              <w:tab/>
              <w:t>(Release 11)</w:t>
            </w:r>
            <w:r>
              <w:rPr>
                <w:rFonts w:ascii="Arial" w:hAnsi="Arial"/>
                <w:i/>
                <w:noProof/>
                <w:sz w:val="18"/>
              </w:rPr>
              <w:br/>
              <w:t>Rel-12</w:t>
            </w:r>
            <w:r>
              <w:rPr>
                <w:rFonts w:ascii="Arial" w:hAnsi="Arial"/>
                <w:i/>
                <w:noProof/>
                <w:sz w:val="18"/>
              </w:rPr>
              <w:tab/>
              <w:t>(Release 12)</w:t>
            </w:r>
            <w:r>
              <w:rPr>
                <w:rFonts w:ascii="Arial" w:hAnsi="Arial"/>
                <w:i/>
                <w:noProof/>
                <w:sz w:val="18"/>
              </w:rPr>
              <w:br/>
              <w:t>Rel-13</w:t>
            </w:r>
            <w:r>
              <w:rPr>
                <w:rFonts w:ascii="Arial" w:hAnsi="Arial"/>
                <w:i/>
                <w:noProof/>
                <w:sz w:val="18"/>
              </w:rPr>
              <w:tab/>
              <w:t>(Release 13)</w:t>
            </w:r>
            <w:r>
              <w:rPr>
                <w:rFonts w:ascii="Arial" w:hAnsi="Arial"/>
                <w:i/>
                <w:noProof/>
                <w:sz w:val="18"/>
              </w:rPr>
              <w:br/>
              <w:t>Rel-14</w:t>
            </w:r>
            <w:r>
              <w:rPr>
                <w:rFonts w:ascii="Arial" w:hAnsi="Arial"/>
                <w:i/>
                <w:noProof/>
                <w:sz w:val="18"/>
              </w:rPr>
              <w:tab/>
              <w:t>(Release 14)</w:t>
            </w:r>
            <w:r>
              <w:rPr>
                <w:rFonts w:ascii="Arial" w:hAnsi="Arial"/>
                <w:i/>
                <w:noProof/>
                <w:sz w:val="18"/>
              </w:rPr>
              <w:br/>
              <w:t>Rel-15</w:t>
            </w:r>
            <w:r>
              <w:rPr>
                <w:rFonts w:ascii="Arial" w:hAnsi="Arial"/>
                <w:i/>
                <w:noProof/>
                <w:sz w:val="18"/>
              </w:rPr>
              <w:tab/>
              <w:t>(Release 15)</w:t>
            </w:r>
            <w:r>
              <w:rPr>
                <w:rFonts w:ascii="Arial" w:hAnsi="Arial"/>
                <w:i/>
                <w:noProof/>
                <w:sz w:val="18"/>
              </w:rPr>
              <w:br/>
              <w:t>Rel-16</w:t>
            </w:r>
            <w:r>
              <w:rPr>
                <w:rFonts w:ascii="Arial" w:hAnsi="Arial"/>
                <w:i/>
                <w:noProof/>
                <w:sz w:val="18"/>
              </w:rPr>
              <w:tab/>
              <w:t>(Release 16)</w:t>
            </w:r>
          </w:p>
        </w:tc>
      </w:tr>
      <w:tr w:rsidR="005C36A0" w14:paraId="1198F117" w14:textId="77777777" w:rsidTr="005C36A0">
        <w:tc>
          <w:tcPr>
            <w:tcW w:w="1843" w:type="dxa"/>
          </w:tcPr>
          <w:p w14:paraId="1B85425A" w14:textId="77777777" w:rsidR="005C36A0" w:rsidRDefault="005C36A0">
            <w:pPr>
              <w:spacing w:after="0"/>
              <w:rPr>
                <w:rFonts w:ascii="Arial" w:hAnsi="Arial"/>
                <w:b/>
                <w:i/>
                <w:noProof/>
                <w:sz w:val="8"/>
                <w:szCs w:val="8"/>
              </w:rPr>
            </w:pPr>
          </w:p>
        </w:tc>
        <w:tc>
          <w:tcPr>
            <w:tcW w:w="7797" w:type="dxa"/>
            <w:gridSpan w:val="10"/>
          </w:tcPr>
          <w:p w14:paraId="624F2706" w14:textId="77777777" w:rsidR="005C36A0" w:rsidRDefault="005C36A0">
            <w:pPr>
              <w:spacing w:after="0"/>
              <w:rPr>
                <w:rFonts w:ascii="Arial" w:hAnsi="Arial"/>
                <w:noProof/>
                <w:sz w:val="8"/>
                <w:szCs w:val="8"/>
              </w:rPr>
            </w:pPr>
          </w:p>
        </w:tc>
      </w:tr>
      <w:tr w:rsidR="005C36A0" w14:paraId="2D063C83" w14:textId="77777777" w:rsidTr="005C36A0">
        <w:tc>
          <w:tcPr>
            <w:tcW w:w="2694" w:type="dxa"/>
            <w:gridSpan w:val="2"/>
            <w:tcBorders>
              <w:top w:val="single" w:sz="4" w:space="0" w:color="auto"/>
              <w:left w:val="single" w:sz="4" w:space="0" w:color="auto"/>
              <w:bottom w:val="nil"/>
              <w:right w:val="nil"/>
            </w:tcBorders>
            <w:hideMark/>
          </w:tcPr>
          <w:p w14:paraId="3365C604" w14:textId="77777777" w:rsidR="005C36A0" w:rsidRDefault="005C36A0">
            <w:pPr>
              <w:tabs>
                <w:tab w:val="right" w:pos="2184"/>
              </w:tabs>
              <w:spacing w:after="0"/>
              <w:rPr>
                <w:rFonts w:ascii="Arial" w:hAnsi="Arial"/>
                <w:b/>
                <w:i/>
                <w:noProof/>
              </w:rPr>
            </w:pPr>
            <w:r>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26A45F1" w14:textId="77777777" w:rsidR="005C36A0" w:rsidRDefault="005C36A0">
            <w:pPr>
              <w:rPr>
                <w:rFonts w:ascii="Arial" w:hAnsi="Arial" w:cs="Arial"/>
                <w:lang w:eastAsia="zh-CN"/>
              </w:rPr>
            </w:pPr>
            <w:r>
              <w:rPr>
                <w:rFonts w:ascii="Arial" w:hAnsi="Arial" w:cs="Arial"/>
                <w:lang w:eastAsia="zh-CN"/>
              </w:rPr>
              <w:t>In RAN2#110 e-meeting, a LS from RAN4 clarified some issues on UL and SL prioritization, whereas NR UL and LTE SL prioritization is not a valid scenario under licensed band since LTE SL is only allowed in ITS band in LTE V2X.</w:t>
            </w:r>
          </w:p>
          <w:p w14:paraId="675117AD" w14:textId="58BEFC6C" w:rsidR="005C36A0" w:rsidRPr="007A221D" w:rsidRDefault="005C36A0">
            <w:pPr>
              <w:rPr>
                <w:rFonts w:eastAsia="等线"/>
                <w:color w:val="000000"/>
                <w:lang w:eastAsia="zh-CN"/>
              </w:rPr>
            </w:pPr>
            <w:r>
              <w:rPr>
                <w:rFonts w:ascii="Arial" w:hAnsi="Arial" w:cs="Arial"/>
                <w:lang w:eastAsia="zh-CN"/>
              </w:rPr>
              <w:t xml:space="preserve">However, currently in TS 38.321 there are some descriptions related to NR UL and LTE SL prioritization, in order to be consistent with the other work groups, RAN2 should remove the related descriptions on </w:t>
            </w:r>
            <w:bookmarkStart w:id="18" w:name="OLE_LINK8"/>
            <w:bookmarkStart w:id="19" w:name="OLE_LINK9"/>
            <w:r>
              <w:rPr>
                <w:rFonts w:ascii="Arial" w:hAnsi="Arial" w:cs="Arial"/>
                <w:lang w:eastAsia="zh-CN"/>
              </w:rPr>
              <w:t>prioritization between NR UL and LTE SL</w:t>
            </w:r>
            <w:bookmarkEnd w:id="18"/>
            <w:bookmarkEnd w:id="19"/>
            <w:r>
              <w:rPr>
                <w:rFonts w:ascii="Arial" w:hAnsi="Arial" w:cs="Arial"/>
                <w:lang w:eastAsia="zh-CN"/>
              </w:rPr>
              <w:t xml:space="preserve"> from MAC specifications</w:t>
            </w:r>
            <w:r>
              <w:rPr>
                <w:color w:val="000000"/>
                <w:lang w:eastAsia="zh-CN"/>
              </w:rPr>
              <w:t>.</w:t>
            </w:r>
          </w:p>
        </w:tc>
      </w:tr>
      <w:tr w:rsidR="005C36A0" w14:paraId="22658CA1" w14:textId="77777777" w:rsidTr="005C36A0">
        <w:tc>
          <w:tcPr>
            <w:tcW w:w="2694" w:type="dxa"/>
            <w:gridSpan w:val="2"/>
            <w:tcBorders>
              <w:top w:val="nil"/>
              <w:left w:val="single" w:sz="4" w:space="0" w:color="auto"/>
              <w:bottom w:val="nil"/>
              <w:right w:val="nil"/>
            </w:tcBorders>
          </w:tcPr>
          <w:p w14:paraId="634C404F" w14:textId="77777777" w:rsidR="005C36A0" w:rsidRDefault="005C36A0">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F4C04EA" w14:textId="77777777" w:rsidR="005C36A0" w:rsidRDefault="005C36A0">
            <w:pPr>
              <w:spacing w:after="0"/>
              <w:rPr>
                <w:rFonts w:ascii="Arial" w:hAnsi="Arial"/>
                <w:noProof/>
                <w:sz w:val="8"/>
                <w:szCs w:val="8"/>
              </w:rPr>
            </w:pPr>
          </w:p>
        </w:tc>
      </w:tr>
      <w:tr w:rsidR="005C36A0" w14:paraId="48CCDD83" w14:textId="77777777" w:rsidTr="005C36A0">
        <w:tc>
          <w:tcPr>
            <w:tcW w:w="2694" w:type="dxa"/>
            <w:gridSpan w:val="2"/>
            <w:tcBorders>
              <w:top w:val="nil"/>
              <w:left w:val="single" w:sz="4" w:space="0" w:color="auto"/>
              <w:bottom w:val="nil"/>
              <w:right w:val="nil"/>
            </w:tcBorders>
            <w:hideMark/>
          </w:tcPr>
          <w:p w14:paraId="2CD0CDA3" w14:textId="77777777" w:rsidR="005C36A0" w:rsidRDefault="005C36A0">
            <w:pPr>
              <w:tabs>
                <w:tab w:val="right" w:pos="2184"/>
              </w:tabs>
              <w:spacing w:after="0"/>
              <w:rPr>
                <w:rFonts w:ascii="Arial" w:hAnsi="Arial"/>
                <w:b/>
                <w:i/>
                <w:noProof/>
              </w:rPr>
            </w:pPr>
            <w:r>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hideMark/>
          </w:tcPr>
          <w:p w14:paraId="130FD4CA" w14:textId="6162F61D" w:rsidR="00651146" w:rsidRDefault="005C36A0">
            <w:pPr>
              <w:spacing w:after="0"/>
              <w:rPr>
                <w:color w:val="000000"/>
                <w:lang w:eastAsia="zh-CN"/>
              </w:rPr>
            </w:pPr>
            <w:r>
              <w:rPr>
                <w:rFonts w:ascii="Arial" w:hAnsi="Arial" w:cs="Arial"/>
                <w:lang w:eastAsia="zh-CN"/>
              </w:rPr>
              <w:t>Remove the related descriptions on prioritization between NR UL and LTE SL from MAC specifications</w:t>
            </w:r>
            <w:r>
              <w:rPr>
                <w:color w:val="000000"/>
                <w:lang w:eastAsia="zh-CN"/>
              </w:rPr>
              <w:t>.</w:t>
            </w:r>
          </w:p>
          <w:p w14:paraId="2C88A13C" w14:textId="77777777" w:rsidR="00651146" w:rsidRPr="00651146" w:rsidRDefault="00651146">
            <w:pPr>
              <w:spacing w:after="0"/>
              <w:rPr>
                <w:rFonts w:eastAsia="等线"/>
                <w:color w:val="000000"/>
                <w:lang w:eastAsia="zh-CN"/>
              </w:rPr>
            </w:pPr>
          </w:p>
          <w:p w14:paraId="23E08564" w14:textId="77777777" w:rsidR="00651146" w:rsidRDefault="00651146" w:rsidP="00651146">
            <w:pPr>
              <w:pStyle w:val="CRCoverPage"/>
              <w:spacing w:before="20" w:after="80"/>
              <w:rPr>
                <w:b/>
                <w:noProof/>
                <w:sz w:val="22"/>
              </w:rPr>
            </w:pPr>
            <w:r>
              <w:rPr>
                <w:b/>
                <w:noProof/>
                <w:sz w:val="22"/>
              </w:rPr>
              <w:t>Impact analysis</w:t>
            </w:r>
          </w:p>
          <w:p w14:paraId="776A0D9D" w14:textId="77777777" w:rsidR="00651146" w:rsidRDefault="00651146" w:rsidP="00651146">
            <w:pPr>
              <w:pStyle w:val="CRCoverPage"/>
              <w:spacing w:before="20" w:after="80"/>
              <w:rPr>
                <w:b/>
                <w:noProof/>
              </w:rPr>
            </w:pPr>
            <w:r>
              <w:rPr>
                <w:b/>
                <w:noProof/>
                <w:u w:val="single"/>
              </w:rPr>
              <w:t>Impacted functionality</w:t>
            </w:r>
          </w:p>
          <w:p w14:paraId="3A993A65" w14:textId="77777777" w:rsidR="00651146" w:rsidRDefault="00651146" w:rsidP="00651146">
            <w:pPr>
              <w:spacing w:after="0"/>
              <w:rPr>
                <w:rFonts w:ascii="Arial" w:hAnsi="Arial"/>
                <w:noProof/>
                <w:lang w:eastAsia="zh-CN"/>
              </w:rPr>
            </w:pPr>
            <w:r>
              <w:rPr>
                <w:rFonts w:ascii="Arial" w:hAnsi="Arial"/>
                <w:noProof/>
                <w:lang w:eastAsia="zh-CN"/>
              </w:rPr>
              <w:t>UL and SL prioritization</w:t>
            </w:r>
          </w:p>
          <w:p w14:paraId="2361FFFF" w14:textId="77777777" w:rsidR="00651146" w:rsidRDefault="00651146" w:rsidP="00651146">
            <w:pPr>
              <w:pStyle w:val="CRCoverPage"/>
              <w:spacing w:before="20" w:after="80"/>
              <w:rPr>
                <w:b/>
                <w:noProof/>
              </w:rPr>
            </w:pPr>
            <w:r>
              <w:rPr>
                <w:b/>
                <w:noProof/>
                <w:u w:val="single"/>
              </w:rPr>
              <w:t>Inter-operability</w:t>
            </w:r>
            <w:r>
              <w:rPr>
                <w:b/>
                <w:noProof/>
              </w:rPr>
              <w:t xml:space="preserve">: </w:t>
            </w:r>
          </w:p>
          <w:p w14:paraId="01A6A22C" w14:textId="77777777" w:rsidR="00651146" w:rsidRDefault="00651146" w:rsidP="00651146">
            <w:pPr>
              <w:spacing w:after="0"/>
              <w:rPr>
                <w:rFonts w:ascii="Arial" w:hAnsi="Arial" w:cs="Arial"/>
                <w:noProof/>
                <w:lang w:eastAsia="zh-CN"/>
              </w:rPr>
            </w:pPr>
            <w:r>
              <w:rPr>
                <w:rFonts w:ascii="Arial" w:hAnsi="Arial" w:cs="Arial"/>
                <w:noProof/>
                <w:lang w:eastAsia="zh-CN"/>
              </w:rPr>
              <w:t>If the network implements the change but not the UE, there is no inter-operability issue.</w:t>
            </w:r>
          </w:p>
          <w:p w14:paraId="70A81EDD" w14:textId="77777777" w:rsidR="00651146" w:rsidRDefault="00651146" w:rsidP="00651146">
            <w:pPr>
              <w:spacing w:after="0"/>
              <w:rPr>
                <w:rFonts w:ascii="Arial" w:hAnsi="Arial" w:cs="Arial"/>
                <w:noProof/>
                <w:lang w:eastAsia="zh-CN"/>
              </w:rPr>
            </w:pPr>
            <w:r>
              <w:rPr>
                <w:rFonts w:ascii="Arial" w:hAnsi="Arial" w:cs="Arial"/>
                <w:noProof/>
                <w:lang w:eastAsia="zh-CN"/>
              </w:rPr>
              <w:t xml:space="preserve">If the UE implements the change but not the network, there is no inter-operability issue. </w:t>
            </w:r>
          </w:p>
          <w:p w14:paraId="7CB4FCEB" w14:textId="77777777" w:rsidR="00651146" w:rsidRDefault="00651146" w:rsidP="00651146">
            <w:pPr>
              <w:rPr>
                <w:rFonts w:ascii="Arial" w:hAnsi="Arial" w:cs="Arial"/>
                <w:noProof/>
                <w:lang w:eastAsia="zh-CN"/>
              </w:rPr>
            </w:pPr>
            <w:r>
              <w:rPr>
                <w:rFonts w:ascii="Arial" w:hAnsi="Arial" w:cs="Arial"/>
                <w:noProof/>
                <w:lang w:eastAsia="zh-CN"/>
              </w:rPr>
              <w:t>If one UE implements the change but not the other UE, there is no inter-operability.</w:t>
            </w:r>
          </w:p>
          <w:p w14:paraId="616DB530" w14:textId="4657B9AF" w:rsidR="00651146" w:rsidRDefault="00651146" w:rsidP="00651146">
            <w:pPr>
              <w:spacing w:after="0"/>
              <w:rPr>
                <w:rFonts w:ascii="Arial" w:hAnsi="Arial" w:cs="Arial"/>
                <w:lang w:eastAsia="zh-CN"/>
              </w:rPr>
            </w:pPr>
            <w:r>
              <w:rPr>
                <w:rFonts w:ascii="Arial" w:hAnsi="Arial" w:cs="Arial"/>
                <w:noProof/>
                <w:lang w:eastAsia="zh-CN"/>
              </w:rPr>
              <w:t>The reason why there is no inter-operability issue is that the change only involves in UE’s internal operation, without impacts on the Inter-operability between UE and the network or that between UE and UE.</w:t>
            </w:r>
          </w:p>
        </w:tc>
      </w:tr>
      <w:tr w:rsidR="005C36A0" w14:paraId="6AD9BFB2" w14:textId="77777777" w:rsidTr="005C36A0">
        <w:tc>
          <w:tcPr>
            <w:tcW w:w="2694" w:type="dxa"/>
            <w:gridSpan w:val="2"/>
            <w:tcBorders>
              <w:top w:val="nil"/>
              <w:left w:val="single" w:sz="4" w:space="0" w:color="auto"/>
              <w:bottom w:val="nil"/>
              <w:right w:val="nil"/>
            </w:tcBorders>
          </w:tcPr>
          <w:p w14:paraId="765AB3B8" w14:textId="77777777" w:rsidR="005C36A0" w:rsidRDefault="005C36A0">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0AD7E7A" w14:textId="77777777" w:rsidR="005C36A0" w:rsidRDefault="005C36A0">
            <w:pPr>
              <w:spacing w:after="0"/>
              <w:rPr>
                <w:rFonts w:ascii="Arial" w:hAnsi="Arial"/>
                <w:noProof/>
                <w:sz w:val="8"/>
                <w:szCs w:val="8"/>
              </w:rPr>
            </w:pPr>
          </w:p>
        </w:tc>
      </w:tr>
      <w:tr w:rsidR="005C36A0" w14:paraId="7AA65EA5" w14:textId="77777777" w:rsidTr="005C36A0">
        <w:tc>
          <w:tcPr>
            <w:tcW w:w="2694" w:type="dxa"/>
            <w:gridSpan w:val="2"/>
            <w:tcBorders>
              <w:top w:val="nil"/>
              <w:left w:val="single" w:sz="4" w:space="0" w:color="auto"/>
              <w:bottom w:val="single" w:sz="4" w:space="0" w:color="auto"/>
              <w:right w:val="nil"/>
            </w:tcBorders>
            <w:hideMark/>
          </w:tcPr>
          <w:p w14:paraId="3E9C0467" w14:textId="77777777" w:rsidR="005C36A0" w:rsidRDefault="005C36A0">
            <w:pPr>
              <w:tabs>
                <w:tab w:val="right" w:pos="2184"/>
              </w:tabs>
              <w:spacing w:after="0"/>
              <w:rPr>
                <w:rFonts w:ascii="Arial" w:hAnsi="Arial"/>
                <w:b/>
                <w:i/>
                <w:noProof/>
              </w:rPr>
            </w:pPr>
            <w:r>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261BD43" w14:textId="77777777" w:rsidR="005C36A0" w:rsidRDefault="005C36A0">
            <w:pPr>
              <w:rPr>
                <w:rFonts w:ascii="Arial" w:hAnsi="Arial" w:cs="Arial"/>
                <w:lang w:eastAsia="zh-CN"/>
              </w:rPr>
            </w:pPr>
            <w:r>
              <w:rPr>
                <w:rFonts w:ascii="Arial" w:hAnsi="Arial" w:cs="Arial"/>
                <w:lang w:eastAsia="zh-CN"/>
              </w:rPr>
              <w:t>The case of prioritization between NR UL and LTE SL does not exist, and it will result in misalignment between different working groups</w:t>
            </w:r>
            <w:r>
              <w:rPr>
                <w:rFonts w:ascii="Arial" w:hAnsi="Arial"/>
                <w:noProof/>
                <w:lang w:eastAsia="zh-CN"/>
              </w:rPr>
              <w:t>.</w:t>
            </w:r>
          </w:p>
        </w:tc>
      </w:tr>
      <w:tr w:rsidR="005C36A0" w14:paraId="61F7D7E0" w14:textId="77777777" w:rsidTr="005C36A0">
        <w:tc>
          <w:tcPr>
            <w:tcW w:w="2694" w:type="dxa"/>
            <w:gridSpan w:val="2"/>
          </w:tcPr>
          <w:p w14:paraId="5B89DFB2" w14:textId="77777777" w:rsidR="005C36A0" w:rsidRDefault="005C36A0">
            <w:pPr>
              <w:spacing w:after="0"/>
              <w:rPr>
                <w:rFonts w:ascii="Arial" w:hAnsi="Arial"/>
                <w:b/>
                <w:i/>
                <w:noProof/>
                <w:sz w:val="8"/>
                <w:szCs w:val="8"/>
                <w:lang w:eastAsia="en-US"/>
              </w:rPr>
            </w:pPr>
          </w:p>
        </w:tc>
        <w:tc>
          <w:tcPr>
            <w:tcW w:w="6946" w:type="dxa"/>
            <w:gridSpan w:val="9"/>
          </w:tcPr>
          <w:p w14:paraId="535794E4" w14:textId="77777777" w:rsidR="005C36A0" w:rsidRDefault="005C36A0">
            <w:pPr>
              <w:spacing w:after="0"/>
              <w:rPr>
                <w:rFonts w:ascii="Arial" w:hAnsi="Arial"/>
                <w:noProof/>
                <w:sz w:val="8"/>
                <w:szCs w:val="8"/>
              </w:rPr>
            </w:pPr>
          </w:p>
        </w:tc>
      </w:tr>
      <w:tr w:rsidR="005C36A0" w14:paraId="5B3E581A" w14:textId="77777777" w:rsidTr="005C36A0">
        <w:tc>
          <w:tcPr>
            <w:tcW w:w="2694" w:type="dxa"/>
            <w:gridSpan w:val="2"/>
            <w:tcBorders>
              <w:top w:val="single" w:sz="4" w:space="0" w:color="auto"/>
              <w:left w:val="single" w:sz="4" w:space="0" w:color="auto"/>
              <w:bottom w:val="nil"/>
              <w:right w:val="nil"/>
            </w:tcBorders>
            <w:hideMark/>
          </w:tcPr>
          <w:p w14:paraId="7C219F89" w14:textId="77777777" w:rsidR="005C36A0" w:rsidRDefault="005C36A0">
            <w:pPr>
              <w:tabs>
                <w:tab w:val="right" w:pos="2184"/>
              </w:tabs>
              <w:spacing w:after="0"/>
              <w:rPr>
                <w:rFonts w:ascii="Arial" w:hAnsi="Arial"/>
                <w:b/>
                <w:i/>
                <w:noProof/>
              </w:rPr>
            </w:pPr>
            <w:r>
              <w:rPr>
                <w:rFonts w:ascii="Arial" w:hAnsi="Arial"/>
                <w:b/>
                <w:i/>
                <w:noProof/>
              </w:rPr>
              <w:lastRenderedPageBreak/>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0F251F1" w14:textId="77777777" w:rsidR="005C36A0" w:rsidRDefault="005C36A0">
            <w:pPr>
              <w:spacing w:after="0"/>
              <w:rPr>
                <w:rFonts w:ascii="Arial" w:hAnsi="Arial"/>
                <w:noProof/>
                <w:lang w:eastAsia="zh-CN"/>
              </w:rPr>
            </w:pPr>
            <w:r>
              <w:rPr>
                <w:rFonts w:ascii="Arial" w:hAnsi="Arial"/>
                <w:noProof/>
                <w:lang w:eastAsia="zh-CN"/>
              </w:rPr>
              <w:t>5.4.2.2</w:t>
            </w:r>
          </w:p>
        </w:tc>
      </w:tr>
      <w:tr w:rsidR="005C36A0" w14:paraId="2E5BF04E" w14:textId="77777777" w:rsidTr="005C36A0">
        <w:tc>
          <w:tcPr>
            <w:tcW w:w="2694" w:type="dxa"/>
            <w:gridSpan w:val="2"/>
            <w:tcBorders>
              <w:top w:val="nil"/>
              <w:left w:val="single" w:sz="4" w:space="0" w:color="auto"/>
              <w:bottom w:val="nil"/>
              <w:right w:val="nil"/>
            </w:tcBorders>
          </w:tcPr>
          <w:p w14:paraId="01C6B737" w14:textId="77777777" w:rsidR="005C36A0" w:rsidRDefault="005C36A0">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F6F5D52" w14:textId="77777777" w:rsidR="005C36A0" w:rsidRDefault="005C36A0">
            <w:pPr>
              <w:spacing w:after="0"/>
              <w:rPr>
                <w:rFonts w:ascii="Arial" w:hAnsi="Arial"/>
                <w:noProof/>
                <w:sz w:val="8"/>
                <w:szCs w:val="8"/>
              </w:rPr>
            </w:pPr>
          </w:p>
        </w:tc>
      </w:tr>
      <w:tr w:rsidR="005C36A0" w14:paraId="004FF7D1" w14:textId="77777777" w:rsidTr="005C36A0">
        <w:tc>
          <w:tcPr>
            <w:tcW w:w="2694" w:type="dxa"/>
            <w:gridSpan w:val="2"/>
            <w:tcBorders>
              <w:top w:val="nil"/>
              <w:left w:val="single" w:sz="4" w:space="0" w:color="auto"/>
              <w:bottom w:val="nil"/>
              <w:right w:val="nil"/>
            </w:tcBorders>
          </w:tcPr>
          <w:p w14:paraId="181E9ED4" w14:textId="77777777" w:rsidR="005C36A0" w:rsidRDefault="005C36A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69BFF139" w14:textId="77777777" w:rsidR="005C36A0" w:rsidRDefault="005C36A0">
            <w:pPr>
              <w:spacing w:after="0"/>
              <w:jc w:val="center"/>
              <w:rPr>
                <w:rFonts w:ascii="Arial" w:hAnsi="Arial"/>
                <w:b/>
                <w:caps/>
                <w:noProof/>
              </w:rPr>
            </w:pPr>
            <w:r>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395F91E" w14:textId="77777777" w:rsidR="005C36A0" w:rsidRDefault="005C36A0">
            <w:pPr>
              <w:spacing w:after="0"/>
              <w:jc w:val="center"/>
              <w:rPr>
                <w:rFonts w:ascii="Arial" w:hAnsi="Arial"/>
                <w:b/>
                <w:caps/>
                <w:noProof/>
              </w:rPr>
            </w:pPr>
            <w:r>
              <w:rPr>
                <w:rFonts w:ascii="Arial" w:hAnsi="Arial"/>
                <w:b/>
                <w:caps/>
                <w:noProof/>
              </w:rPr>
              <w:t>N</w:t>
            </w:r>
          </w:p>
        </w:tc>
        <w:tc>
          <w:tcPr>
            <w:tcW w:w="2977" w:type="dxa"/>
            <w:gridSpan w:val="4"/>
          </w:tcPr>
          <w:p w14:paraId="2B82AC79" w14:textId="77777777" w:rsidR="005C36A0" w:rsidRDefault="005C36A0">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4F1F56C1" w14:textId="77777777" w:rsidR="005C36A0" w:rsidRDefault="005C36A0">
            <w:pPr>
              <w:spacing w:after="0"/>
              <w:ind w:left="99"/>
              <w:rPr>
                <w:rFonts w:ascii="Arial" w:hAnsi="Arial"/>
                <w:noProof/>
              </w:rPr>
            </w:pPr>
          </w:p>
        </w:tc>
      </w:tr>
      <w:tr w:rsidR="005C36A0" w14:paraId="29E8BCC6" w14:textId="77777777" w:rsidTr="005C36A0">
        <w:tc>
          <w:tcPr>
            <w:tcW w:w="2694" w:type="dxa"/>
            <w:gridSpan w:val="2"/>
            <w:tcBorders>
              <w:top w:val="nil"/>
              <w:left w:val="single" w:sz="4" w:space="0" w:color="auto"/>
              <w:bottom w:val="nil"/>
              <w:right w:val="nil"/>
            </w:tcBorders>
            <w:hideMark/>
          </w:tcPr>
          <w:p w14:paraId="16E2CE44" w14:textId="77777777" w:rsidR="005C36A0" w:rsidRDefault="005C36A0">
            <w:pPr>
              <w:tabs>
                <w:tab w:val="right" w:pos="2184"/>
              </w:tabs>
              <w:spacing w:after="0"/>
              <w:rPr>
                <w:rFonts w:ascii="Arial" w:hAnsi="Arial"/>
                <w:b/>
                <w:i/>
                <w:noProof/>
              </w:rPr>
            </w:pPr>
            <w:r>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60FC92B" w14:textId="77777777" w:rsidR="005C36A0" w:rsidRDefault="005C36A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6A53CE2" w14:textId="77777777" w:rsidR="005C36A0" w:rsidRDefault="005C36A0">
            <w:pPr>
              <w:spacing w:after="0"/>
              <w:jc w:val="center"/>
              <w:rPr>
                <w:rFonts w:ascii="Arial" w:hAnsi="Arial"/>
                <w:b/>
                <w:caps/>
                <w:noProof/>
              </w:rPr>
            </w:pPr>
            <w:r>
              <w:rPr>
                <w:rFonts w:ascii="Arial" w:hAnsi="Arial"/>
                <w:b/>
                <w:caps/>
                <w:noProof/>
              </w:rPr>
              <w:t>X</w:t>
            </w:r>
          </w:p>
        </w:tc>
        <w:tc>
          <w:tcPr>
            <w:tcW w:w="2977" w:type="dxa"/>
            <w:gridSpan w:val="4"/>
            <w:hideMark/>
          </w:tcPr>
          <w:p w14:paraId="3C1D9A53" w14:textId="77777777" w:rsidR="005C36A0" w:rsidRDefault="005C36A0">
            <w:pPr>
              <w:tabs>
                <w:tab w:val="right" w:pos="2893"/>
              </w:tabs>
              <w:spacing w:after="0"/>
              <w:rPr>
                <w:rFonts w:ascii="Arial" w:hAnsi="Arial"/>
                <w:noProof/>
              </w:rPr>
            </w:pPr>
            <w:r>
              <w:rPr>
                <w:rFonts w:ascii="Arial" w:hAnsi="Arial"/>
                <w:noProof/>
              </w:rPr>
              <w:t xml:space="preserve"> Other core specifications</w:t>
            </w:r>
            <w:r>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56B647AE" w14:textId="77777777" w:rsidR="005C36A0" w:rsidRDefault="005C36A0">
            <w:pPr>
              <w:spacing w:after="0"/>
              <w:ind w:left="99"/>
              <w:rPr>
                <w:rFonts w:ascii="Arial" w:hAnsi="Arial"/>
                <w:noProof/>
              </w:rPr>
            </w:pPr>
            <w:r>
              <w:rPr>
                <w:rFonts w:ascii="Arial" w:hAnsi="Arial"/>
                <w:noProof/>
              </w:rPr>
              <w:t xml:space="preserve">TS/TR ... CR ... </w:t>
            </w:r>
          </w:p>
        </w:tc>
      </w:tr>
      <w:tr w:rsidR="005C36A0" w14:paraId="1DF3DB40" w14:textId="77777777" w:rsidTr="005C36A0">
        <w:tc>
          <w:tcPr>
            <w:tcW w:w="2694" w:type="dxa"/>
            <w:gridSpan w:val="2"/>
            <w:tcBorders>
              <w:top w:val="nil"/>
              <w:left w:val="single" w:sz="4" w:space="0" w:color="auto"/>
              <w:bottom w:val="nil"/>
              <w:right w:val="nil"/>
            </w:tcBorders>
            <w:hideMark/>
          </w:tcPr>
          <w:p w14:paraId="609EB43F" w14:textId="77777777" w:rsidR="005C36A0" w:rsidRDefault="005C36A0">
            <w:pPr>
              <w:spacing w:after="0"/>
              <w:rPr>
                <w:rFonts w:ascii="Arial" w:hAnsi="Arial"/>
                <w:b/>
                <w:i/>
                <w:noProof/>
              </w:rPr>
            </w:pPr>
            <w:r>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375B731" w14:textId="77777777" w:rsidR="005C36A0" w:rsidRDefault="005C36A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601B8A2" w14:textId="77777777" w:rsidR="005C36A0" w:rsidRDefault="005C36A0">
            <w:pPr>
              <w:spacing w:after="0"/>
              <w:jc w:val="center"/>
              <w:rPr>
                <w:rFonts w:ascii="Arial" w:hAnsi="Arial"/>
                <w:b/>
                <w:caps/>
                <w:noProof/>
              </w:rPr>
            </w:pPr>
            <w:r>
              <w:rPr>
                <w:rFonts w:ascii="Arial" w:hAnsi="Arial"/>
                <w:b/>
                <w:caps/>
                <w:noProof/>
              </w:rPr>
              <w:t>X</w:t>
            </w:r>
          </w:p>
        </w:tc>
        <w:tc>
          <w:tcPr>
            <w:tcW w:w="2977" w:type="dxa"/>
            <w:gridSpan w:val="4"/>
            <w:hideMark/>
          </w:tcPr>
          <w:p w14:paraId="5B14CC8E" w14:textId="77777777" w:rsidR="005C36A0" w:rsidRDefault="005C36A0">
            <w:pPr>
              <w:spacing w:after="0"/>
              <w:rPr>
                <w:rFonts w:ascii="Arial" w:hAnsi="Arial"/>
                <w:noProof/>
              </w:rPr>
            </w:pPr>
            <w:r>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F85C25" w14:textId="77777777" w:rsidR="005C36A0" w:rsidRDefault="005C36A0">
            <w:pPr>
              <w:spacing w:after="0"/>
              <w:ind w:left="99"/>
              <w:rPr>
                <w:rFonts w:ascii="Arial" w:hAnsi="Arial"/>
                <w:noProof/>
              </w:rPr>
            </w:pPr>
            <w:r>
              <w:rPr>
                <w:rFonts w:ascii="Arial" w:hAnsi="Arial"/>
                <w:noProof/>
              </w:rPr>
              <w:t xml:space="preserve">TS/TR ... CR ... </w:t>
            </w:r>
          </w:p>
        </w:tc>
      </w:tr>
      <w:tr w:rsidR="005C36A0" w14:paraId="3EDCCCD2" w14:textId="77777777" w:rsidTr="005C36A0">
        <w:tc>
          <w:tcPr>
            <w:tcW w:w="2694" w:type="dxa"/>
            <w:gridSpan w:val="2"/>
            <w:tcBorders>
              <w:top w:val="nil"/>
              <w:left w:val="single" w:sz="4" w:space="0" w:color="auto"/>
              <w:bottom w:val="nil"/>
              <w:right w:val="nil"/>
            </w:tcBorders>
            <w:hideMark/>
          </w:tcPr>
          <w:p w14:paraId="2F2ED7A1" w14:textId="77777777" w:rsidR="005C36A0" w:rsidRDefault="005C36A0">
            <w:pPr>
              <w:spacing w:after="0"/>
              <w:rPr>
                <w:rFonts w:ascii="Arial" w:hAnsi="Arial"/>
                <w:b/>
                <w:i/>
                <w:noProof/>
              </w:rPr>
            </w:pPr>
            <w:r>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31309DD" w14:textId="77777777" w:rsidR="005C36A0" w:rsidRDefault="005C36A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C6E3CF9" w14:textId="77777777" w:rsidR="005C36A0" w:rsidRDefault="005C36A0">
            <w:pPr>
              <w:spacing w:after="0"/>
              <w:jc w:val="center"/>
              <w:rPr>
                <w:rFonts w:ascii="Arial" w:hAnsi="Arial"/>
                <w:b/>
                <w:caps/>
                <w:noProof/>
              </w:rPr>
            </w:pPr>
            <w:r>
              <w:rPr>
                <w:rFonts w:ascii="Arial" w:hAnsi="Arial"/>
                <w:b/>
                <w:caps/>
                <w:noProof/>
              </w:rPr>
              <w:t>X</w:t>
            </w:r>
          </w:p>
        </w:tc>
        <w:tc>
          <w:tcPr>
            <w:tcW w:w="2977" w:type="dxa"/>
            <w:gridSpan w:val="4"/>
            <w:hideMark/>
          </w:tcPr>
          <w:p w14:paraId="2C26068F" w14:textId="77777777" w:rsidR="005C36A0" w:rsidRDefault="005C36A0">
            <w:pPr>
              <w:spacing w:after="0"/>
              <w:rPr>
                <w:rFonts w:ascii="Arial" w:hAnsi="Arial"/>
                <w:noProof/>
              </w:rPr>
            </w:pPr>
            <w:r>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9D65738" w14:textId="77777777" w:rsidR="005C36A0" w:rsidRDefault="005C36A0">
            <w:pPr>
              <w:spacing w:after="0"/>
              <w:ind w:left="99"/>
              <w:rPr>
                <w:rFonts w:ascii="Arial" w:hAnsi="Arial"/>
                <w:noProof/>
              </w:rPr>
            </w:pPr>
            <w:r>
              <w:rPr>
                <w:rFonts w:ascii="Arial" w:hAnsi="Arial"/>
                <w:noProof/>
              </w:rPr>
              <w:t xml:space="preserve">TS/TR ... CR ... </w:t>
            </w:r>
          </w:p>
        </w:tc>
      </w:tr>
      <w:tr w:rsidR="005C36A0" w14:paraId="2FB78010" w14:textId="77777777" w:rsidTr="005C36A0">
        <w:tc>
          <w:tcPr>
            <w:tcW w:w="2694" w:type="dxa"/>
            <w:gridSpan w:val="2"/>
            <w:tcBorders>
              <w:top w:val="nil"/>
              <w:left w:val="single" w:sz="4" w:space="0" w:color="auto"/>
              <w:bottom w:val="nil"/>
              <w:right w:val="nil"/>
            </w:tcBorders>
          </w:tcPr>
          <w:p w14:paraId="37AA6716" w14:textId="77777777" w:rsidR="005C36A0" w:rsidRDefault="005C36A0">
            <w:pPr>
              <w:spacing w:after="0"/>
              <w:rPr>
                <w:rFonts w:ascii="Arial" w:hAnsi="Arial"/>
                <w:b/>
                <w:i/>
                <w:noProof/>
              </w:rPr>
            </w:pPr>
          </w:p>
        </w:tc>
        <w:tc>
          <w:tcPr>
            <w:tcW w:w="6946" w:type="dxa"/>
            <w:gridSpan w:val="9"/>
            <w:tcBorders>
              <w:top w:val="nil"/>
              <w:left w:val="nil"/>
              <w:bottom w:val="nil"/>
              <w:right w:val="single" w:sz="4" w:space="0" w:color="auto"/>
            </w:tcBorders>
          </w:tcPr>
          <w:p w14:paraId="1F4185D2" w14:textId="77777777" w:rsidR="005C36A0" w:rsidRDefault="005C36A0">
            <w:pPr>
              <w:spacing w:after="0"/>
              <w:rPr>
                <w:rFonts w:ascii="Arial" w:hAnsi="Arial"/>
                <w:noProof/>
              </w:rPr>
            </w:pPr>
          </w:p>
        </w:tc>
      </w:tr>
      <w:tr w:rsidR="005C36A0" w14:paraId="34E5945A" w14:textId="77777777" w:rsidTr="005C36A0">
        <w:tc>
          <w:tcPr>
            <w:tcW w:w="2694" w:type="dxa"/>
            <w:gridSpan w:val="2"/>
            <w:tcBorders>
              <w:top w:val="nil"/>
              <w:left w:val="single" w:sz="4" w:space="0" w:color="auto"/>
              <w:bottom w:val="single" w:sz="4" w:space="0" w:color="auto"/>
              <w:right w:val="nil"/>
            </w:tcBorders>
            <w:hideMark/>
          </w:tcPr>
          <w:p w14:paraId="2DB8B730" w14:textId="77777777" w:rsidR="005C36A0" w:rsidRDefault="005C36A0">
            <w:pPr>
              <w:tabs>
                <w:tab w:val="right" w:pos="2184"/>
              </w:tabs>
              <w:spacing w:after="0"/>
              <w:rPr>
                <w:rFonts w:ascii="Arial" w:hAnsi="Arial"/>
                <w:b/>
                <w:i/>
                <w:noProof/>
              </w:rPr>
            </w:pPr>
            <w:r>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25869F5" w14:textId="77777777" w:rsidR="005C36A0" w:rsidRDefault="005C36A0">
            <w:pPr>
              <w:spacing w:after="0"/>
              <w:rPr>
                <w:rFonts w:ascii="Arial" w:hAnsi="Arial"/>
                <w:noProof/>
              </w:rPr>
            </w:pPr>
          </w:p>
        </w:tc>
      </w:tr>
      <w:tr w:rsidR="005C36A0" w14:paraId="13827E2F" w14:textId="77777777" w:rsidTr="005C36A0">
        <w:tc>
          <w:tcPr>
            <w:tcW w:w="2694" w:type="dxa"/>
            <w:gridSpan w:val="2"/>
            <w:tcBorders>
              <w:top w:val="single" w:sz="4" w:space="0" w:color="auto"/>
              <w:left w:val="nil"/>
              <w:bottom w:val="single" w:sz="4" w:space="0" w:color="auto"/>
              <w:right w:val="nil"/>
            </w:tcBorders>
          </w:tcPr>
          <w:p w14:paraId="66790AF2" w14:textId="77777777" w:rsidR="005C36A0" w:rsidRDefault="005C36A0">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CA5E657" w14:textId="77777777" w:rsidR="005C36A0" w:rsidRDefault="005C36A0">
            <w:pPr>
              <w:spacing w:after="0"/>
              <w:ind w:left="100"/>
              <w:rPr>
                <w:rFonts w:ascii="Arial" w:hAnsi="Arial"/>
                <w:noProof/>
                <w:sz w:val="8"/>
                <w:szCs w:val="8"/>
              </w:rPr>
            </w:pPr>
          </w:p>
        </w:tc>
      </w:tr>
      <w:tr w:rsidR="005C36A0" w14:paraId="29FDC54C" w14:textId="77777777" w:rsidTr="005C36A0">
        <w:tc>
          <w:tcPr>
            <w:tcW w:w="2694" w:type="dxa"/>
            <w:gridSpan w:val="2"/>
            <w:tcBorders>
              <w:top w:val="single" w:sz="4" w:space="0" w:color="auto"/>
              <w:left w:val="single" w:sz="4" w:space="0" w:color="auto"/>
              <w:bottom w:val="single" w:sz="4" w:space="0" w:color="auto"/>
              <w:right w:val="nil"/>
            </w:tcBorders>
            <w:hideMark/>
          </w:tcPr>
          <w:p w14:paraId="102F9E1B" w14:textId="77777777" w:rsidR="005C36A0" w:rsidRDefault="005C36A0">
            <w:pPr>
              <w:tabs>
                <w:tab w:val="right" w:pos="2184"/>
              </w:tabs>
              <w:spacing w:after="0"/>
              <w:rPr>
                <w:rFonts w:ascii="Arial" w:hAnsi="Arial"/>
                <w:b/>
                <w:i/>
                <w:noProof/>
              </w:rPr>
            </w:pPr>
            <w:r>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D11ACC" w14:textId="77777777" w:rsidR="005C36A0" w:rsidRDefault="005C36A0">
            <w:pPr>
              <w:spacing w:after="0"/>
              <w:ind w:left="100"/>
              <w:rPr>
                <w:rFonts w:ascii="Arial" w:hAnsi="Arial"/>
                <w:noProof/>
              </w:rPr>
            </w:pPr>
          </w:p>
        </w:tc>
      </w:tr>
    </w:tbl>
    <w:p w14:paraId="66BA0D1D" w14:textId="77777777" w:rsidR="00550B28" w:rsidRDefault="00550B28" w:rsidP="00550B28">
      <w:pPr>
        <w:rPr>
          <w:noProof/>
        </w:rPr>
        <w:sectPr w:rsidR="00550B28">
          <w:headerReference w:type="even" r:id="rId14"/>
          <w:footnotePr>
            <w:numRestart w:val="eachSect"/>
          </w:footnotePr>
          <w:pgSz w:w="11907" w:h="16840" w:code="9"/>
          <w:pgMar w:top="1418" w:right="1134" w:bottom="1134" w:left="1134" w:header="680" w:footer="567" w:gutter="0"/>
          <w:cols w:space="720"/>
        </w:sectPr>
      </w:pPr>
    </w:p>
    <w:p w14:paraId="2F1EE6C0" w14:textId="4F873229" w:rsidR="005C36A0" w:rsidRPr="005C36A0" w:rsidRDefault="000F3D20" w:rsidP="005C36A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bookmarkStart w:id="20" w:name="OLE_LINK2"/>
      <w:r w:rsidRPr="00840443">
        <w:rPr>
          <w:rFonts w:eastAsia="宋体"/>
          <w:bCs/>
          <w:i/>
          <w:sz w:val="22"/>
          <w:szCs w:val="22"/>
          <w:lang w:val="en-US" w:eastAsia="zh-CN"/>
        </w:rPr>
        <w:lastRenderedPageBreak/>
        <w:t>START</w:t>
      </w:r>
      <w:r w:rsidRPr="00840443">
        <w:rPr>
          <w:rFonts w:eastAsia="Calibri"/>
          <w:bCs/>
          <w:i/>
          <w:sz w:val="22"/>
          <w:szCs w:val="22"/>
          <w:lang w:val="en-US" w:eastAsia="ko-KR"/>
        </w:rPr>
        <w:t xml:space="preserve"> OF CHANGES</w:t>
      </w:r>
    </w:p>
    <w:p w14:paraId="02D9076D" w14:textId="77777777" w:rsidR="005C36A0" w:rsidRDefault="005C36A0" w:rsidP="005C36A0">
      <w:pPr>
        <w:pStyle w:val="4"/>
        <w:rPr>
          <w:lang w:val="en-GB" w:eastAsia="ko-KR"/>
        </w:rPr>
      </w:pPr>
      <w:bookmarkStart w:id="21" w:name="_Toc46490322"/>
      <w:bookmarkStart w:id="22" w:name="_Toc37296196"/>
      <w:bookmarkStart w:id="23" w:name="_Toc29239837"/>
      <w:r>
        <w:rPr>
          <w:lang w:eastAsia="ko-KR"/>
        </w:rPr>
        <w:t>5.4.2.2</w:t>
      </w:r>
      <w:r>
        <w:rPr>
          <w:lang w:eastAsia="ko-KR"/>
        </w:rPr>
        <w:tab/>
        <w:t>HARQ process</w:t>
      </w:r>
      <w:bookmarkEnd w:id="21"/>
      <w:bookmarkEnd w:id="22"/>
      <w:bookmarkEnd w:id="23"/>
    </w:p>
    <w:p w14:paraId="5AFE8E87" w14:textId="77777777" w:rsidR="005C36A0" w:rsidRDefault="005C36A0" w:rsidP="005C36A0">
      <w:pPr>
        <w:rPr>
          <w:noProof/>
        </w:rPr>
      </w:pPr>
      <w:r>
        <w:rPr>
          <w:noProof/>
        </w:rPr>
        <w:t>Each HARQ process is associated with a HARQ buffer.</w:t>
      </w:r>
    </w:p>
    <w:p w14:paraId="72AEB825" w14:textId="77777777" w:rsidR="005C36A0" w:rsidRDefault="005C36A0" w:rsidP="005C36A0">
      <w:pPr>
        <w:rPr>
          <w:noProof/>
          <w:lang w:eastAsia="ko-KR"/>
        </w:rPr>
      </w:pPr>
      <w:r>
        <w:rPr>
          <w:noProof/>
        </w:rPr>
        <w:t xml:space="preserve">New transmissions are performed on the resource and with the MCS indicated on PDCCH </w:t>
      </w:r>
      <w:r>
        <w:rPr>
          <w:noProof/>
          <w:lang w:eastAsia="ko-KR"/>
        </w:rPr>
        <w:t xml:space="preserve">or indicated in the </w:t>
      </w:r>
      <w:r>
        <w:rPr>
          <w:noProof/>
        </w:rPr>
        <w:t xml:space="preserve">Random Access Response </w:t>
      </w:r>
      <w:r>
        <w:rPr>
          <w:noProof/>
          <w:lang w:eastAsia="ko-KR"/>
        </w:rPr>
        <w:t>(i.e. MAC RAR or fallbackRAR), or signalled in RRC or determined as specified in clause 5.1.2a for MSGA payload</w:t>
      </w:r>
      <w:r>
        <w:rPr>
          <w:noProof/>
        </w:rPr>
        <w:t xml:space="preserve">. </w:t>
      </w:r>
      <w:r>
        <w:rPr>
          <w:lang w:eastAsia="ko-KR"/>
        </w:rPr>
        <w:t>R</w:t>
      </w:r>
      <w:r>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Pr>
          <w:i/>
          <w:noProof/>
          <w:lang w:eastAsia="ko-KR"/>
        </w:rPr>
        <w:t>cg-RetransmissionTimer</w:t>
      </w:r>
      <w:r>
        <w:rPr>
          <w:noProof/>
          <w:lang w:eastAsia="ko-KR"/>
        </w:rPr>
        <w:t xml:space="preserve"> </w:t>
      </w:r>
      <w:r>
        <w:rPr>
          <w:noProof/>
        </w:rPr>
        <w:t xml:space="preserve">is configured. </w:t>
      </w:r>
      <w:r>
        <w:rPr>
          <w:noProof/>
          <w:lang w:eastAsia="ko-KR"/>
        </w:rPr>
        <w:t>Retransmissions with the same HARQ process may be performed on any configured grant configuration if the configured grant configurations have the same TBS</w:t>
      </w:r>
      <w:r>
        <w:rPr>
          <w:noProof/>
        </w:rPr>
        <w:t>.</w:t>
      </w:r>
    </w:p>
    <w:p w14:paraId="33DB51E3" w14:textId="77777777" w:rsidR="005C36A0" w:rsidRDefault="005C36A0" w:rsidP="005C36A0">
      <w:pPr>
        <w:rPr>
          <w:noProof/>
        </w:rPr>
      </w:pPr>
      <w:r>
        <w:rPr>
          <w:noProof/>
        </w:rPr>
        <w:t xml:space="preserve">When </w:t>
      </w:r>
      <w:r>
        <w:rPr>
          <w:i/>
          <w:noProof/>
          <w:lang w:eastAsia="ko-KR"/>
        </w:rPr>
        <w:t>cg-RetransmissionTimer</w:t>
      </w:r>
      <w:r>
        <w:rPr>
          <w:noProof/>
        </w:rPr>
        <w:t xml:space="preserve"> is configured and the HARQ entity obtains a MAC PDU to transmit, the corresponding HARQ process is considered to be pending. For a configured uplink grant, configured with </w:t>
      </w:r>
      <w:r>
        <w:rPr>
          <w:i/>
          <w:noProof/>
          <w:lang w:eastAsia="ko-KR"/>
        </w:rPr>
        <w:t>cg-RetransmissionTimer</w:t>
      </w:r>
      <w:r>
        <w:rPr>
          <w:iCs/>
          <w:noProof/>
          <w:lang w:eastAsia="ko-KR"/>
        </w:rPr>
        <w:t>,</w:t>
      </w:r>
      <w:r>
        <w:rPr>
          <w:noProof/>
        </w:rPr>
        <w:t xml:space="preserve"> each associated HARQ process is considered as not pending when:</w:t>
      </w:r>
    </w:p>
    <w:p w14:paraId="7FE14169" w14:textId="77777777" w:rsidR="005C36A0" w:rsidRDefault="005C36A0" w:rsidP="005C36A0">
      <w:pPr>
        <w:pStyle w:val="B1"/>
        <w:rPr>
          <w:noProof/>
        </w:rPr>
      </w:pPr>
      <w:r>
        <w:rPr>
          <w:lang w:eastAsia="ko-KR"/>
        </w:rPr>
        <w:t>-</w:t>
      </w:r>
      <w:r>
        <w:rPr>
          <w:lang w:eastAsia="ko-KR"/>
        </w:rPr>
        <w:tab/>
      </w:r>
      <w:r>
        <w:rPr>
          <w:noProof/>
        </w:rPr>
        <w:t>a transmission is performed on that HARQ process</w:t>
      </w:r>
      <w:r>
        <w:rPr>
          <w:lang w:eastAsia="ko-KR"/>
        </w:rPr>
        <w:t xml:space="preserve"> </w:t>
      </w:r>
      <w:r>
        <w:t>and LBT failure indication is not received from lower layers</w:t>
      </w:r>
      <w:r>
        <w:rPr>
          <w:lang w:eastAsia="ko-KR"/>
        </w:rPr>
        <w:t>;</w:t>
      </w:r>
      <w:r>
        <w:rPr>
          <w:noProof/>
        </w:rPr>
        <w:t xml:space="preserve"> or</w:t>
      </w:r>
    </w:p>
    <w:p w14:paraId="7F975213" w14:textId="77777777" w:rsidR="005C36A0" w:rsidRDefault="005C36A0" w:rsidP="005C36A0">
      <w:pPr>
        <w:pStyle w:val="B1"/>
        <w:rPr>
          <w:noProof/>
        </w:rPr>
      </w:pPr>
      <w:r>
        <w:rPr>
          <w:lang w:eastAsia="ko-KR"/>
        </w:rPr>
        <w:t>-</w:t>
      </w:r>
      <w:r>
        <w:rPr>
          <w:lang w:eastAsia="ko-KR"/>
        </w:rPr>
        <w:tab/>
        <w:t>the configured uplink grant is initialised and this HARQ process is not associated with another active configured uplink grant; or</w:t>
      </w:r>
    </w:p>
    <w:p w14:paraId="6B34A9B2" w14:textId="77777777" w:rsidR="005C36A0" w:rsidRDefault="005C36A0" w:rsidP="005C36A0">
      <w:pPr>
        <w:pStyle w:val="B1"/>
        <w:rPr>
          <w:noProof/>
        </w:rPr>
      </w:pPr>
      <w:r>
        <w:rPr>
          <w:noProof/>
        </w:rPr>
        <w:t>-</w:t>
      </w:r>
      <w:r>
        <w:rPr>
          <w:noProof/>
        </w:rPr>
        <w:tab/>
        <w:t>the HARQ buffer for this HARQ process is flushed.</w:t>
      </w:r>
    </w:p>
    <w:p w14:paraId="5E5F092C" w14:textId="77777777" w:rsidR="005C36A0" w:rsidRDefault="005C36A0" w:rsidP="005C36A0">
      <w:pPr>
        <w:rPr>
          <w:noProof/>
        </w:rPr>
      </w:pPr>
      <w:r>
        <w:rPr>
          <w:noProof/>
        </w:rPr>
        <w:t>If the HARQ entity requests a new transmission</w:t>
      </w:r>
      <w:r>
        <w:rPr>
          <w:noProof/>
          <w:lang w:eastAsia="ko-KR"/>
        </w:rPr>
        <w:t xml:space="preserve"> for a TB</w:t>
      </w:r>
      <w:r>
        <w:rPr>
          <w:noProof/>
        </w:rPr>
        <w:t>, the HARQ process shall:</w:t>
      </w:r>
    </w:p>
    <w:p w14:paraId="7EEFD265" w14:textId="77777777" w:rsidR="005C36A0" w:rsidRDefault="005C36A0" w:rsidP="005C36A0">
      <w:pPr>
        <w:pStyle w:val="B1"/>
        <w:rPr>
          <w:noProof/>
        </w:rPr>
      </w:pPr>
      <w:r>
        <w:rPr>
          <w:noProof/>
          <w:lang w:eastAsia="ko-KR"/>
        </w:rPr>
        <w:t>1&gt;</w:t>
      </w:r>
      <w:r>
        <w:rPr>
          <w:noProof/>
        </w:rPr>
        <w:tab/>
        <w:t>store the MAC PDU in the associated HARQ buffer;</w:t>
      </w:r>
    </w:p>
    <w:p w14:paraId="51675EBB" w14:textId="77777777" w:rsidR="005C36A0" w:rsidRDefault="005C36A0" w:rsidP="005C36A0">
      <w:pPr>
        <w:pStyle w:val="B1"/>
      </w:pPr>
      <w:r>
        <w:rPr>
          <w:noProof/>
          <w:lang w:eastAsia="ko-KR"/>
        </w:rPr>
        <w:t>1&gt;</w:t>
      </w:r>
      <w:r>
        <w:rPr>
          <w:noProof/>
        </w:rPr>
        <w:tab/>
        <w:t>store the uplink grant received from the HARQ entity;</w:t>
      </w:r>
    </w:p>
    <w:p w14:paraId="05AA1776" w14:textId="77777777" w:rsidR="005C36A0" w:rsidRDefault="005C36A0" w:rsidP="005C36A0">
      <w:pPr>
        <w:pStyle w:val="B1"/>
        <w:rPr>
          <w:noProof/>
        </w:rPr>
      </w:pPr>
      <w:r>
        <w:rPr>
          <w:noProof/>
          <w:lang w:eastAsia="ko-KR"/>
        </w:rPr>
        <w:t>1&gt;</w:t>
      </w:r>
      <w:r>
        <w:rPr>
          <w:noProof/>
        </w:rPr>
        <w:tab/>
        <w:t>generate a transmission as described below.</w:t>
      </w:r>
    </w:p>
    <w:p w14:paraId="6952B014" w14:textId="77777777" w:rsidR="005C36A0" w:rsidRDefault="005C36A0" w:rsidP="005C36A0">
      <w:pPr>
        <w:rPr>
          <w:noProof/>
        </w:rPr>
      </w:pPr>
      <w:r>
        <w:rPr>
          <w:noProof/>
        </w:rPr>
        <w:t>If the HARQ entity requests a retransmission</w:t>
      </w:r>
      <w:r>
        <w:rPr>
          <w:noProof/>
          <w:lang w:eastAsia="ko-KR"/>
        </w:rPr>
        <w:t xml:space="preserve"> for a TB</w:t>
      </w:r>
      <w:r>
        <w:rPr>
          <w:noProof/>
        </w:rPr>
        <w:t>, the HARQ process shall:</w:t>
      </w:r>
    </w:p>
    <w:p w14:paraId="2439E189" w14:textId="77777777" w:rsidR="005C36A0" w:rsidRDefault="005C36A0" w:rsidP="005C36A0">
      <w:pPr>
        <w:pStyle w:val="B1"/>
        <w:rPr>
          <w:noProof/>
        </w:rPr>
      </w:pPr>
      <w:r>
        <w:rPr>
          <w:noProof/>
          <w:lang w:eastAsia="ko-KR"/>
        </w:rPr>
        <w:t>1&gt;</w:t>
      </w:r>
      <w:r>
        <w:rPr>
          <w:noProof/>
        </w:rPr>
        <w:tab/>
        <w:t>store the uplink grant received from the HARQ entity;</w:t>
      </w:r>
    </w:p>
    <w:p w14:paraId="5B8DF852" w14:textId="77777777" w:rsidR="005C36A0" w:rsidRDefault="005C36A0" w:rsidP="005C36A0">
      <w:pPr>
        <w:pStyle w:val="B1"/>
        <w:rPr>
          <w:noProof/>
        </w:rPr>
      </w:pPr>
      <w:r>
        <w:rPr>
          <w:noProof/>
          <w:lang w:eastAsia="ko-KR"/>
        </w:rPr>
        <w:t>1&gt;</w:t>
      </w:r>
      <w:r>
        <w:rPr>
          <w:noProof/>
        </w:rPr>
        <w:tab/>
        <w:t>generate a transmission as described below.</w:t>
      </w:r>
    </w:p>
    <w:p w14:paraId="707C3A6D" w14:textId="77777777" w:rsidR="005C36A0" w:rsidRDefault="005C36A0" w:rsidP="005C36A0">
      <w:pPr>
        <w:rPr>
          <w:noProof/>
        </w:rPr>
      </w:pPr>
      <w:r>
        <w:rPr>
          <w:noProof/>
        </w:rPr>
        <w:t>To generate a transmission</w:t>
      </w:r>
      <w:r>
        <w:rPr>
          <w:noProof/>
          <w:lang w:eastAsia="ko-KR"/>
        </w:rPr>
        <w:t xml:space="preserve"> for a TB</w:t>
      </w:r>
      <w:r>
        <w:rPr>
          <w:noProof/>
        </w:rPr>
        <w:t>, the HARQ process shall:</w:t>
      </w:r>
    </w:p>
    <w:p w14:paraId="68DA633A" w14:textId="77777777" w:rsidR="005C36A0" w:rsidRDefault="005C36A0" w:rsidP="005C36A0">
      <w:pPr>
        <w:pStyle w:val="B1"/>
        <w:rPr>
          <w:noProof/>
        </w:rPr>
      </w:pPr>
      <w:r>
        <w:rPr>
          <w:noProof/>
          <w:lang w:eastAsia="ko-KR"/>
        </w:rPr>
        <w:t>1&gt;</w:t>
      </w:r>
      <w:r>
        <w:rPr>
          <w:noProof/>
        </w:rPr>
        <w:tab/>
        <w:t>if the MAC PDU was obtained from the Msg3 buffer; or</w:t>
      </w:r>
    </w:p>
    <w:p w14:paraId="1D1D9D30" w14:textId="77777777" w:rsidR="005C36A0" w:rsidRDefault="005C36A0" w:rsidP="005C36A0">
      <w:pPr>
        <w:pStyle w:val="B1"/>
        <w:rPr>
          <w:noProof/>
        </w:rPr>
      </w:pPr>
      <w:r>
        <w:rPr>
          <w:noProof/>
        </w:rPr>
        <w:t>1&gt;</w:t>
      </w:r>
      <w:r>
        <w:rPr>
          <w:noProof/>
        </w:rPr>
        <w:tab/>
        <w:t>if the MAC PDU was obtained from the MSGA buffer; or</w:t>
      </w:r>
    </w:p>
    <w:p w14:paraId="1423EA3F" w14:textId="77777777" w:rsidR="005C36A0" w:rsidRDefault="005C36A0" w:rsidP="005C36A0">
      <w:pPr>
        <w:pStyle w:val="B1"/>
        <w:rPr>
          <w:noProof/>
          <w:lang w:eastAsia="ko-KR"/>
        </w:rPr>
      </w:pPr>
      <w:r>
        <w:rPr>
          <w:noProof/>
          <w:lang w:eastAsia="ko-KR"/>
        </w:rPr>
        <w:t>1&gt;</w:t>
      </w:r>
      <w:r>
        <w:rPr>
          <w:rFonts w:eastAsia="PMingLiU"/>
          <w:noProof/>
          <w:lang w:eastAsia="zh-TW"/>
        </w:rPr>
        <w:tab/>
        <w:t xml:space="preserve">if </w:t>
      </w:r>
      <w:r>
        <w:rPr>
          <w:noProof/>
        </w:rPr>
        <w:t>there is no measurement gap at the time of the transmission</w:t>
      </w:r>
      <w:r>
        <w:rPr>
          <w:noProof/>
          <w:lang w:eastAsia="zh-TW"/>
        </w:rPr>
        <w:t xml:space="preserve"> and, in case of retransmission, </w:t>
      </w:r>
      <w:r>
        <w:rPr>
          <w:noProof/>
        </w:rPr>
        <w:t xml:space="preserve">the </w:t>
      </w:r>
      <w:r>
        <w:rPr>
          <w:rFonts w:eastAsia="PMingLiU"/>
          <w:noProof/>
          <w:lang w:eastAsia="zh-TW"/>
        </w:rPr>
        <w:t>re</w:t>
      </w:r>
      <w:r>
        <w:rPr>
          <w:noProof/>
        </w:rPr>
        <w:t>transmission</w:t>
      </w:r>
      <w:r>
        <w:rPr>
          <w:noProof/>
          <w:lang w:eastAsia="zh-TW"/>
        </w:rPr>
        <w:t xml:space="preserve"> does not collide with a transmission for a MAC PDU obtained from the Msg3 buffer or the MSGA buffer</w:t>
      </w:r>
      <w:r>
        <w:rPr>
          <w:noProof/>
          <w:lang w:eastAsia="ko-KR"/>
        </w:rPr>
        <w:t>:</w:t>
      </w:r>
    </w:p>
    <w:p w14:paraId="40DE2204" w14:textId="77777777" w:rsidR="005C36A0" w:rsidRDefault="005C36A0" w:rsidP="005C36A0">
      <w:pPr>
        <w:pStyle w:val="B2"/>
        <w:rPr>
          <w:noProof/>
          <w:lang w:eastAsia="ja-JP"/>
        </w:rPr>
      </w:pPr>
      <w:r>
        <w:rPr>
          <w:noProof/>
        </w:rPr>
        <w:t>2&gt;</w:t>
      </w:r>
      <w:r>
        <w:rPr>
          <w:noProof/>
        </w:rPr>
        <w:tab/>
        <w:t>if there are neither transmission of NR sidelink communication nor transmission of V2X sidelink communication at the time of the transmission; or</w:t>
      </w:r>
    </w:p>
    <w:p w14:paraId="24CBD6F6" w14:textId="77777777" w:rsidR="005C36A0" w:rsidRDefault="005C36A0" w:rsidP="005C36A0">
      <w:pPr>
        <w:pStyle w:val="B2"/>
        <w:rPr>
          <w:noProof/>
        </w:rPr>
      </w:pPr>
      <w:r>
        <w:rPr>
          <w:noProof/>
        </w:rPr>
        <w:t>2&gt;</w:t>
      </w:r>
      <w:r>
        <w:rPr>
          <w:noProof/>
        </w:rPr>
        <w:tab/>
        <w:t xml:space="preserve">if </w:t>
      </w:r>
      <w:r>
        <w:rPr>
          <w:rFonts w:eastAsia="Malgun Gothic"/>
          <w:noProof/>
          <w:lang w:eastAsia="ko-KR"/>
        </w:rPr>
        <w:t>the transmission of the MAC PDU is prioritized over sidelink transmission</w:t>
      </w:r>
      <w:r>
        <w:rPr>
          <w:rFonts w:eastAsia="Malgun Gothic"/>
          <w:lang w:eastAsia="ko-KR"/>
        </w:rPr>
        <w:t xml:space="preserve"> or can be </w:t>
      </w:r>
      <w:r>
        <w:rPr>
          <w:noProof/>
        </w:rPr>
        <w:t>simultaneously performed with sidelink transmission</w:t>
      </w:r>
      <w:r>
        <w:rPr>
          <w:rFonts w:eastAsia="Malgun Gothic"/>
          <w:noProof/>
          <w:lang w:eastAsia="ko-KR"/>
        </w:rPr>
        <w:t>:</w:t>
      </w:r>
    </w:p>
    <w:p w14:paraId="3B02573C" w14:textId="77777777" w:rsidR="005C36A0" w:rsidRDefault="005C36A0" w:rsidP="005C36A0">
      <w:pPr>
        <w:pStyle w:val="B3"/>
        <w:rPr>
          <w:lang w:eastAsia="ko-KR"/>
        </w:rPr>
      </w:pPr>
      <w:r>
        <w:rPr>
          <w:noProof/>
          <w:lang w:eastAsia="ko-KR"/>
        </w:rPr>
        <w:t>3&gt;</w:t>
      </w:r>
      <w:r>
        <w:rPr>
          <w:noProof/>
        </w:rPr>
        <w:tab/>
        <w:t>instruct the physical layer to generate a transmission according to the stored uplink grant</w:t>
      </w:r>
      <w:r>
        <w:rPr>
          <w:noProof/>
          <w:lang w:eastAsia="ko-KR"/>
        </w:rPr>
        <w:t>.</w:t>
      </w:r>
    </w:p>
    <w:p w14:paraId="63D977A7" w14:textId="77777777" w:rsidR="005C36A0" w:rsidRDefault="005C36A0" w:rsidP="005C36A0">
      <w:pPr>
        <w:rPr>
          <w:noProof/>
        </w:rPr>
      </w:pPr>
      <w:r>
        <w:rPr>
          <w:noProof/>
        </w:rPr>
        <w:t>If a HARQ process receives downlink feedback information, the HARQ process shall:</w:t>
      </w:r>
    </w:p>
    <w:p w14:paraId="28D04039" w14:textId="77777777" w:rsidR="005C36A0" w:rsidRDefault="005C36A0" w:rsidP="005C36A0">
      <w:pPr>
        <w:pStyle w:val="B1"/>
        <w:rPr>
          <w:lang w:eastAsia="ko-KR"/>
        </w:rPr>
      </w:pPr>
      <w:r>
        <w:rPr>
          <w:noProof/>
          <w:lang w:eastAsia="ko-KR"/>
        </w:rPr>
        <w:t>1&gt;</w:t>
      </w:r>
      <w:r>
        <w:rPr>
          <w:noProof/>
        </w:rPr>
        <w:tab/>
      </w:r>
      <w:r>
        <w:rPr>
          <w:noProof/>
          <w:lang w:eastAsia="ko-KR"/>
        </w:rPr>
        <w:t xml:space="preserve">stop the </w:t>
      </w:r>
      <w:r>
        <w:rPr>
          <w:i/>
          <w:noProof/>
          <w:lang w:eastAsia="ko-KR"/>
        </w:rPr>
        <w:t>cg-RetransmissionTimer</w:t>
      </w:r>
      <w:r>
        <w:rPr>
          <w:noProof/>
          <w:lang w:eastAsia="ko-KR"/>
        </w:rPr>
        <w:t>, if running;</w:t>
      </w:r>
    </w:p>
    <w:p w14:paraId="583C9C87" w14:textId="77777777" w:rsidR="005C36A0" w:rsidRDefault="005C36A0" w:rsidP="005C36A0">
      <w:pPr>
        <w:pStyle w:val="B1"/>
        <w:rPr>
          <w:noProof/>
          <w:lang w:eastAsia="en-US"/>
        </w:rPr>
      </w:pPr>
      <w:r>
        <w:rPr>
          <w:noProof/>
          <w:lang w:eastAsia="ko-KR"/>
        </w:rPr>
        <w:t>1&gt;</w:t>
      </w:r>
      <w:r>
        <w:rPr>
          <w:noProof/>
        </w:rPr>
        <w:tab/>
        <w:t>if acknowledgement is indicated:</w:t>
      </w:r>
    </w:p>
    <w:p w14:paraId="284DCE5F" w14:textId="77777777" w:rsidR="005C36A0" w:rsidRDefault="005C36A0" w:rsidP="005C36A0">
      <w:pPr>
        <w:pStyle w:val="B2"/>
        <w:rPr>
          <w:lang w:eastAsia="ko-KR"/>
        </w:rPr>
      </w:pPr>
      <w:r>
        <w:rPr>
          <w:noProof/>
          <w:lang w:eastAsia="ko-KR"/>
        </w:rPr>
        <w:t>2&gt;</w:t>
      </w:r>
      <w:r>
        <w:rPr>
          <w:noProof/>
        </w:rPr>
        <w:tab/>
      </w:r>
      <w:r>
        <w:rPr>
          <w:noProof/>
          <w:lang w:eastAsia="ko-KR"/>
        </w:rPr>
        <w:t xml:space="preserve">stop the </w:t>
      </w:r>
      <w:r>
        <w:rPr>
          <w:i/>
          <w:noProof/>
          <w:lang w:eastAsia="ko-KR"/>
        </w:rPr>
        <w:t>configuredGrantTimer</w:t>
      </w:r>
      <w:r>
        <w:rPr>
          <w:noProof/>
          <w:lang w:eastAsia="ko-KR"/>
        </w:rPr>
        <w:t>, if running.</w:t>
      </w:r>
    </w:p>
    <w:p w14:paraId="4BF2D87F" w14:textId="77777777" w:rsidR="005C36A0" w:rsidRDefault="005C36A0" w:rsidP="005C36A0">
      <w:pPr>
        <w:rPr>
          <w:noProof/>
          <w:lang w:eastAsia="en-US"/>
        </w:rPr>
      </w:pPr>
      <w:r>
        <w:rPr>
          <w:noProof/>
        </w:rPr>
        <w:t xml:space="preserve">If the </w:t>
      </w:r>
      <w:r>
        <w:rPr>
          <w:i/>
          <w:noProof/>
          <w:lang w:eastAsia="ko-KR"/>
        </w:rPr>
        <w:t>configuredGrantTimer</w:t>
      </w:r>
      <w:r>
        <w:rPr>
          <w:noProof/>
        </w:rPr>
        <w:t xml:space="preserve"> expires for a HARQ process, the HARQ process shall:</w:t>
      </w:r>
    </w:p>
    <w:p w14:paraId="3E684CA4" w14:textId="77777777" w:rsidR="005C36A0" w:rsidRDefault="005C36A0" w:rsidP="005C36A0">
      <w:pPr>
        <w:pStyle w:val="B1"/>
        <w:rPr>
          <w:lang w:eastAsia="ko-KR"/>
        </w:rPr>
      </w:pPr>
      <w:r>
        <w:rPr>
          <w:noProof/>
          <w:lang w:eastAsia="ko-KR"/>
        </w:rPr>
        <w:lastRenderedPageBreak/>
        <w:t>1&gt;</w:t>
      </w:r>
      <w:r>
        <w:rPr>
          <w:noProof/>
        </w:rPr>
        <w:tab/>
      </w:r>
      <w:r>
        <w:rPr>
          <w:noProof/>
          <w:lang w:eastAsia="ko-KR"/>
        </w:rPr>
        <w:t xml:space="preserve">stop the </w:t>
      </w:r>
      <w:r>
        <w:rPr>
          <w:i/>
          <w:noProof/>
          <w:lang w:eastAsia="ko-KR"/>
        </w:rPr>
        <w:t>cg-RetransmissionTimer</w:t>
      </w:r>
      <w:r>
        <w:rPr>
          <w:noProof/>
          <w:lang w:eastAsia="ko-KR"/>
        </w:rPr>
        <w:t>, if running.</w:t>
      </w:r>
    </w:p>
    <w:p w14:paraId="4250F483" w14:textId="785051CF" w:rsidR="005C36A0" w:rsidRDefault="005C36A0" w:rsidP="005C36A0">
      <w:pPr>
        <w:rPr>
          <w:rFonts w:eastAsia="Malgun Gothic"/>
          <w:lang w:eastAsia="ko-KR"/>
        </w:rPr>
      </w:pPr>
      <w:r>
        <w:rPr>
          <w:rFonts w:eastAsia="Malgun Gothic"/>
          <w:lang w:eastAsia="ko-KR"/>
        </w:rPr>
        <w:t xml:space="preserve">The transmission of the MAC PDU is prioritized over sidelink transmission or can be </w:t>
      </w:r>
      <w:r>
        <w:rPr>
          <w:noProof/>
        </w:rPr>
        <w:t>performed simultaneously with sidelink transmission</w:t>
      </w:r>
      <w:r>
        <w:rPr>
          <w:rFonts w:eastAsia="Malgun Gothic"/>
          <w:lang w:eastAsia="ko-KR"/>
        </w:rPr>
        <w:t xml:space="preserve"> if </w:t>
      </w:r>
      <w:del w:id="24" w:author="lixiangyu (I)" w:date="2020-08-03T09:20:00Z">
        <w:r w:rsidDel="005C36A0">
          <w:rPr>
            <w:rFonts w:eastAsia="Malgun Gothic"/>
            <w:lang w:eastAsia="ko-KR"/>
          </w:rPr>
          <w:delText xml:space="preserve">one of </w:delText>
        </w:r>
      </w:del>
      <w:r>
        <w:rPr>
          <w:rFonts w:eastAsia="Malgun Gothic"/>
          <w:lang w:eastAsia="ko-KR"/>
        </w:rPr>
        <w:t>the following condition</w:t>
      </w:r>
      <w:del w:id="25" w:author="lixiangyu (I)" w:date="2020-08-03T09:20:00Z">
        <w:r w:rsidDel="005C36A0">
          <w:rPr>
            <w:rFonts w:eastAsia="Malgun Gothic"/>
            <w:lang w:eastAsia="ko-KR"/>
          </w:rPr>
          <w:delText>s</w:delText>
        </w:r>
      </w:del>
      <w:r>
        <w:rPr>
          <w:rFonts w:eastAsia="Malgun Gothic"/>
          <w:lang w:eastAsia="ko-KR"/>
        </w:rPr>
        <w:t xml:space="preserve"> is met:</w:t>
      </w:r>
    </w:p>
    <w:p w14:paraId="36C123A0" w14:textId="77777777" w:rsidR="005C36A0" w:rsidRDefault="005C36A0" w:rsidP="005C36A0">
      <w:pPr>
        <w:pStyle w:val="B1"/>
        <w:rPr>
          <w:noProof/>
          <w:lang w:eastAsia="ja-JP"/>
        </w:rPr>
      </w:pPr>
      <w:r>
        <w:rPr>
          <w:noProof/>
        </w:rPr>
        <w:t>-</w:t>
      </w:r>
      <w:r>
        <w:rPr>
          <w:noProof/>
        </w:rPr>
        <w:tab/>
        <w:t>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5.22.1.3.1 nor the transmissions of V2X sidelink communication is prioritized as described in clause 5.4.2.2 of TS 36.321 [22]; or</w:t>
      </w:r>
    </w:p>
    <w:p w14:paraId="2A808964" w14:textId="0957E3E8" w:rsidR="005C36A0" w:rsidDel="005C36A0" w:rsidRDefault="005C36A0" w:rsidP="005C36A0">
      <w:pPr>
        <w:pStyle w:val="B1"/>
        <w:rPr>
          <w:del w:id="26" w:author="lixiangyu (I)" w:date="2020-08-03T09:20:00Z"/>
          <w:noProof/>
        </w:rPr>
      </w:pPr>
      <w:del w:id="27" w:author="lixiangyu (I)" w:date="2020-08-03T09:20:00Z">
        <w:r w:rsidDel="005C36A0">
          <w:rPr>
            <w:noProof/>
          </w:rPr>
          <w:delText>-</w:delText>
        </w:r>
        <w:r w:rsidDel="005C36A0">
          <w:rPr>
            <w:noProof/>
          </w:rPr>
          <w:tab/>
          <w:delText xml:space="preserve">if there are both a sidelink grant for transmission of NR sidelink communication and a configured grant for transmission of V2X sidelink communication on SL-SCH as described in clause 5.14.1.2.2 of TS 36.321 [22] at the time of the transmission, and </w:delText>
        </w:r>
        <w:r w:rsidDel="005C36A0">
          <w:delText xml:space="preserve">the value of the highest priority of the logical channel(s) in the MAC PDU is lower than </w:delText>
        </w:r>
        <w:r w:rsidDel="005C36A0">
          <w:rPr>
            <w:i/>
          </w:rPr>
          <w:delText>ul-PrioritizationThres</w:delText>
        </w:r>
        <w:r w:rsidDel="005C36A0">
          <w:delText xml:space="preserve"> if </w:delText>
        </w:r>
        <w:r w:rsidDel="005C36A0">
          <w:rPr>
            <w:i/>
          </w:rPr>
          <w:delText>ul-PrioritizationThres</w:delText>
        </w:r>
        <w:r w:rsidDel="005C36A0">
          <w:delText xml:space="preserve"> is configured</w:delText>
        </w:r>
        <w:r w:rsidDel="005C36A0">
          <w:rPr>
            <w:noProof/>
          </w:rPr>
          <w:delText>; or</w:delText>
        </w:r>
      </w:del>
    </w:p>
    <w:p w14:paraId="20239A1F" w14:textId="40AC77CE" w:rsidR="005C36A0" w:rsidDel="005C36A0" w:rsidRDefault="005C36A0" w:rsidP="005C36A0">
      <w:pPr>
        <w:pStyle w:val="B1"/>
        <w:rPr>
          <w:del w:id="28" w:author="lixiangyu (I)" w:date="2020-08-03T09:20:00Z"/>
          <w:noProof/>
        </w:rPr>
      </w:pPr>
      <w:del w:id="29" w:author="lixiangyu (I)" w:date="2020-08-03T09:20:00Z">
        <w:r w:rsidDel="005C36A0">
          <w:rPr>
            <w:noProof/>
          </w:rPr>
          <w:delText>-</w:delText>
        </w:r>
        <w:r w:rsidDel="005C36A0">
          <w:rPr>
            <w:noProof/>
          </w:rPr>
          <w:tab/>
          <w:delText>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both the transmission of NR sidelink communication which is prioritized as described in clause 5.22.1.3.1 and the transmissions of V2X sidelink communication which are prioritized as described in clause 5.14.1.2.2 of TS 36.321 [22]; or</w:delText>
        </w:r>
      </w:del>
    </w:p>
    <w:p w14:paraId="10DC541B" w14:textId="7EC9AFAC" w:rsidR="005C36A0" w:rsidDel="005C36A0" w:rsidRDefault="005C36A0" w:rsidP="005C36A0">
      <w:pPr>
        <w:pStyle w:val="B1"/>
        <w:rPr>
          <w:del w:id="30" w:author="lixiangyu (I)" w:date="2020-08-03T09:20:00Z"/>
          <w:noProof/>
        </w:rPr>
      </w:pPr>
      <w:del w:id="31" w:author="lixiangyu (I)" w:date="2020-08-03T09:20:00Z">
        <w:r w:rsidDel="005C36A0">
          <w:rPr>
            <w:noProof/>
          </w:rPr>
          <w:delText>-</w:delText>
        </w:r>
        <w:r w:rsidDel="005C36A0">
          <w:rPr>
            <w:noProof/>
          </w:rPr>
          <w:tab/>
          <w:delText>if there is only configured grant(s) for transmission of V2X sidelink communication on SL-SCH as described in clause 5.14.1.2.2 of TS 36.321 [22] at the time of the transmission, and either none of the transmissions of V2X sidelink communication is prioritized as described in clause 5.4.2.2 of TS 36.321 [22] or the MAC entity is able to perform this UL transmission simultaneously with the transmissions of V2X sidelink communication which are prioritized as described in clause 5.14.1.2.2 of TS 36.321 [22]; or</w:delText>
        </w:r>
      </w:del>
    </w:p>
    <w:p w14:paraId="6F93562A" w14:textId="7DA5CD04" w:rsidR="005C36A0" w:rsidDel="005C36A0" w:rsidRDefault="005C36A0" w:rsidP="005C36A0">
      <w:pPr>
        <w:pStyle w:val="B1"/>
        <w:rPr>
          <w:del w:id="32" w:author="lixiangyu (I)" w:date="2020-08-03T09:20:00Z"/>
          <w:noProof/>
        </w:rPr>
      </w:pPr>
      <w:del w:id="33" w:author="lixiangyu (I)" w:date="2020-08-03T09:20:00Z">
        <w:r w:rsidDel="005C36A0">
          <w:rPr>
            <w:noProof/>
          </w:rPr>
          <w:delText>-</w:delText>
        </w:r>
        <w:r w:rsidDel="005C36A0">
          <w:rPr>
            <w:noProof/>
          </w:rPr>
          <w:tab/>
          <w:delText xml:space="preserve">if there is only a sidelink grant for transmission of NR sidelink communication at the time of the transmission, and if the transmission of NR sidelink communication is not prioritized as described in clause 5.22.1.3.1, or </w:delText>
        </w:r>
        <w:r w:rsidDel="005C36A0">
          <w:delText xml:space="preserve">the value of the highest priority of the logical channel(s) in the MAC PDU is lower than </w:delText>
        </w:r>
        <w:r w:rsidDel="005C36A0">
          <w:rPr>
            <w:i/>
          </w:rPr>
          <w:delText>ul-PrioritizationThres</w:delText>
        </w:r>
        <w:r w:rsidDel="005C36A0">
          <w:delText xml:space="preserve"> if </w:delText>
        </w:r>
        <w:r w:rsidDel="005C36A0">
          <w:rPr>
            <w:i/>
          </w:rPr>
          <w:delText>ul-PrioritizationThres</w:delText>
        </w:r>
        <w:r w:rsidDel="005C36A0">
          <w:delText xml:space="preserve"> is configured, or </w:delText>
        </w:r>
        <w:r w:rsidDel="005C36A0">
          <w:rPr>
            <w:noProof/>
          </w:rPr>
          <w:delText>there is a sidelink grant for transmission of NR sidelink communication at the time of the transmission, and the MAC entity is able to perform this UL transmission simultaneously with the transmission of NR sidelink communication which is prioritized as described in clause 5.22.1.3.1:</w:delText>
        </w:r>
      </w:del>
    </w:p>
    <w:p w14:paraId="025D789B" w14:textId="4CECBC78" w:rsidR="005C36A0" w:rsidRDefault="005C36A0" w:rsidP="005C36A0">
      <w:pPr>
        <w:pStyle w:val="NO"/>
        <w:rPr>
          <w:noProof/>
        </w:rPr>
      </w:pPr>
      <w:r>
        <w:rPr>
          <w:noProof/>
        </w:rPr>
        <w:t>NOTE 1:</w:t>
      </w:r>
      <w:r>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56E882C9" w14:textId="6F9826C0" w:rsidR="005C36A0" w:rsidDel="005C36A0" w:rsidRDefault="005C36A0" w:rsidP="005C36A0">
      <w:pPr>
        <w:pStyle w:val="NO"/>
        <w:rPr>
          <w:del w:id="34" w:author="lixiangyu (I)" w:date="2020-08-03T09:20:00Z"/>
          <w:noProof/>
        </w:rPr>
      </w:pPr>
      <w:del w:id="35" w:author="lixiangyu (I)" w:date="2020-08-03T09:20:00Z">
        <w:r w:rsidDel="005C36A0">
          <w:rPr>
            <w:noProof/>
          </w:rPr>
          <w:delText>NOTE 2:</w:delText>
        </w:r>
        <w:r w:rsidDel="005C36A0">
          <w:rPr>
            <w:noProof/>
          </w:rPr>
          <w:tab/>
          <w:delTex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delText>
        </w:r>
      </w:del>
    </w:p>
    <w:p w14:paraId="30EE46DE" w14:textId="11AF1930" w:rsidR="005C36A0" w:rsidDel="005C36A0" w:rsidRDefault="005C36A0" w:rsidP="005C36A0">
      <w:pPr>
        <w:pStyle w:val="NO"/>
        <w:rPr>
          <w:del w:id="36" w:author="lixiangyu (I)" w:date="2020-08-03T09:20:00Z"/>
          <w:noProof/>
        </w:rPr>
      </w:pPr>
      <w:del w:id="37" w:author="lixiangyu (I)" w:date="2020-08-03T09:20:00Z">
        <w:r w:rsidDel="005C36A0">
          <w:rPr>
            <w:noProof/>
          </w:rPr>
          <w:delText>NOTE 3:</w:delText>
        </w:r>
        <w:r w:rsidDel="005C36A0">
          <w:rPr>
            <w:noProof/>
          </w:rPr>
          <w:tab/>
          <w:delTex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delText>
        </w:r>
      </w:del>
    </w:p>
    <w:p w14:paraId="40218811" w14:textId="5A3155A2" w:rsidR="005C36A0" w:rsidDel="005C36A0" w:rsidRDefault="005C36A0" w:rsidP="005C36A0">
      <w:pPr>
        <w:pStyle w:val="NO"/>
        <w:rPr>
          <w:del w:id="38" w:author="lixiangyu (I)" w:date="2020-08-03T09:20:00Z"/>
          <w:noProof/>
          <w:lang w:eastAsia="ko-KR"/>
        </w:rPr>
      </w:pPr>
      <w:del w:id="39" w:author="lixiangyu (I)" w:date="2020-08-03T09:20:00Z">
        <w:r w:rsidDel="005C36A0">
          <w:rPr>
            <w:noProof/>
          </w:rPr>
          <w:delText>NOTE 4:</w:delText>
        </w:r>
        <w:r w:rsidDel="005C36A0">
          <w:rPr>
            <w:noProof/>
          </w:rPr>
          <w:tab/>
          <w:delText>If there is a configured grant for transmission of V2X sidelink communication on SL-SCH as described in clause 5.14.1.2.2 of TS 36.321 [22] at the time of the transmission, and the MAC entity is not able to perform this UL transmission simultaneously</w:delText>
        </w:r>
        <w:r w:rsidDel="005C36A0">
          <w:rPr>
            <w:rFonts w:eastAsiaTheme="minorEastAsia"/>
            <w:lang w:eastAsia="ko-KR"/>
          </w:rPr>
          <w:delText xml:space="preserve"> with the </w:delText>
        </w:r>
        <w:r w:rsidDel="005C36A0">
          <w:rPr>
            <w:noProof/>
          </w:rPr>
          <w:delText>transmission of V2X sidelink communication</w:delText>
        </w:r>
        <w:r w:rsidDel="005C36A0">
          <w:rPr>
            <w:rFonts w:eastAsiaTheme="minorEastAsia"/>
            <w:lang w:eastAsia="ko-KR"/>
          </w:rPr>
          <w:delText>, and prioritization-related information is not available prior to the time of the transmission due to processing time restriction, it is up to UE implementation whether this UL transmission is performed.</w:delText>
        </w:r>
      </w:del>
    </w:p>
    <w:p w14:paraId="787D7035" w14:textId="616DD0B6" w:rsidR="00347270" w:rsidRDefault="00347270" w:rsidP="001E53F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宋体"/>
          <w:bCs/>
          <w:i/>
          <w:sz w:val="22"/>
          <w:szCs w:val="22"/>
          <w:lang w:val="en-US" w:eastAsia="zh-CN"/>
        </w:rPr>
        <w:t>End</w:t>
      </w:r>
      <w:r w:rsidRPr="00840443">
        <w:rPr>
          <w:rFonts w:eastAsia="Calibri"/>
          <w:bCs/>
          <w:i/>
          <w:sz w:val="22"/>
          <w:szCs w:val="22"/>
          <w:lang w:val="en-US" w:eastAsia="ko-KR"/>
        </w:rPr>
        <w:t xml:space="preserve">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20"/>
    <w:p w14:paraId="3DCA988A" w14:textId="77777777" w:rsidR="000F3D20" w:rsidRPr="004E6CBB" w:rsidRDefault="000F3D20" w:rsidP="004E6CBB">
      <w:pPr>
        <w:rPr>
          <w:rFonts w:eastAsia="Calibri"/>
          <w:sz w:val="22"/>
          <w:szCs w:val="22"/>
          <w:lang w:val="x-none" w:eastAsia="ko-KR"/>
        </w:rPr>
      </w:pPr>
    </w:p>
    <w:sectPr w:rsidR="000F3D20" w:rsidRPr="004E6CBB" w:rsidSect="004E6CBB">
      <w:headerReference w:type="default" r:id="rId15"/>
      <w:footerReference w:type="default" r:id="rId16"/>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3E990" w14:textId="77777777" w:rsidR="000E7BB4" w:rsidRDefault="000E7BB4">
      <w:pPr>
        <w:spacing w:after="0"/>
      </w:pPr>
      <w:r>
        <w:separator/>
      </w:r>
    </w:p>
  </w:endnote>
  <w:endnote w:type="continuationSeparator" w:id="0">
    <w:p w14:paraId="4C0C91C3" w14:textId="77777777" w:rsidR="000E7BB4" w:rsidRDefault="000E7BB4">
      <w:pPr>
        <w:spacing w:after="0"/>
      </w:pPr>
      <w:r>
        <w:continuationSeparator/>
      </w:r>
    </w:p>
  </w:endnote>
  <w:endnote w:type="continuationNotice" w:id="1">
    <w:p w14:paraId="6387CD92" w14:textId="77777777" w:rsidR="000E7BB4" w:rsidRDefault="000E7B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1F6E6F" w:rsidRDefault="001F6E6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292550" w14:textId="77777777" w:rsidR="000E7BB4" w:rsidRDefault="000E7BB4">
      <w:pPr>
        <w:spacing w:after="0"/>
      </w:pPr>
      <w:r>
        <w:separator/>
      </w:r>
    </w:p>
  </w:footnote>
  <w:footnote w:type="continuationSeparator" w:id="0">
    <w:p w14:paraId="38430388" w14:textId="77777777" w:rsidR="000E7BB4" w:rsidRDefault="000E7BB4">
      <w:pPr>
        <w:spacing w:after="0"/>
      </w:pPr>
      <w:r>
        <w:continuationSeparator/>
      </w:r>
    </w:p>
  </w:footnote>
  <w:footnote w:type="continuationNotice" w:id="1">
    <w:p w14:paraId="47744FEC" w14:textId="77777777" w:rsidR="000E7BB4" w:rsidRDefault="000E7BB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602AE" w14:textId="77777777" w:rsidR="00550B28" w:rsidRDefault="00550B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1F6E6F" w:rsidRDefault="001F6E6F">
    <w:pPr>
      <w:framePr w:h="284" w:hRule="exact" w:wrap="around" w:vAnchor="text" w:hAnchor="margin" w:xAlign="right" w:y="1"/>
      <w:rPr>
        <w:rFonts w:ascii="Arial" w:hAnsi="Arial" w:cs="Arial"/>
        <w:b/>
        <w:sz w:val="18"/>
        <w:szCs w:val="18"/>
      </w:rPr>
    </w:pPr>
  </w:p>
  <w:p w14:paraId="7E4C60FC" w14:textId="783AF260" w:rsidR="001F6E6F" w:rsidRDefault="001F6E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43787">
      <w:rPr>
        <w:rFonts w:ascii="Arial" w:hAnsi="Arial" w:cs="Arial"/>
        <w:b/>
        <w:noProof/>
        <w:sz w:val="18"/>
        <w:szCs w:val="18"/>
      </w:rPr>
      <w:t>4</w:t>
    </w:r>
    <w:r>
      <w:rPr>
        <w:rFonts w:ascii="Arial" w:hAnsi="Arial" w:cs="Arial"/>
        <w:b/>
        <w:sz w:val="18"/>
        <w:szCs w:val="18"/>
      </w:rPr>
      <w:fldChar w:fldCharType="end"/>
    </w:r>
  </w:p>
  <w:p w14:paraId="5331B14F" w14:textId="1296E953" w:rsidR="001F6E6F" w:rsidRDefault="001F6E6F">
    <w:pPr>
      <w:framePr w:h="284" w:hRule="exact" w:wrap="around" w:vAnchor="text" w:hAnchor="margin" w:y="7"/>
      <w:rPr>
        <w:rFonts w:ascii="Arial" w:hAnsi="Arial" w:cs="Arial"/>
        <w:b/>
        <w:sz w:val="18"/>
        <w:szCs w:val="18"/>
      </w:rPr>
    </w:pPr>
  </w:p>
  <w:p w14:paraId="346C1704" w14:textId="77777777" w:rsidR="001F6E6F" w:rsidRDefault="001F6E6F">
    <w:pPr>
      <w:pStyle w:val="a3"/>
    </w:pPr>
  </w:p>
  <w:p w14:paraId="31BBBCD6" w14:textId="77777777" w:rsidR="001F6E6F" w:rsidRDefault="001F6E6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C3A9E"/>
    <w:multiLevelType w:val="hybridMultilevel"/>
    <w:tmpl w:val="C0B8E0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3355E"/>
    <w:multiLevelType w:val="hybridMultilevel"/>
    <w:tmpl w:val="84E840CC"/>
    <w:lvl w:ilvl="0" w:tplc="AAFC0BEA">
      <w:start w:val="15"/>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9"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8"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0"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1"/>
  </w:num>
  <w:num w:numId="6">
    <w:abstractNumId w:val="38"/>
  </w:num>
  <w:num w:numId="7">
    <w:abstractNumId w:val="631"/>
  </w:num>
  <w:num w:numId="8">
    <w:abstractNumId w:val="368"/>
  </w:num>
  <w:num w:numId="9">
    <w:abstractNumId w:val="402"/>
  </w:num>
  <w:num w:numId="10">
    <w:abstractNumId w:val="578"/>
  </w:num>
  <w:num w:numId="11">
    <w:abstractNumId w:val="36"/>
  </w:num>
  <w:num w:numId="12">
    <w:abstractNumId w:val="203"/>
  </w:num>
  <w:num w:numId="13">
    <w:abstractNumId w:val="519"/>
  </w:num>
  <w:num w:numId="14">
    <w:abstractNumId w:val="693"/>
  </w:num>
  <w:num w:numId="15">
    <w:abstractNumId w:val="919"/>
  </w:num>
  <w:num w:numId="16">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7"/>
  </w:num>
  <w:num w:numId="18">
    <w:abstractNumId w:val="521"/>
  </w:num>
  <w:num w:numId="19">
    <w:abstractNumId w:val="429"/>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0"/>
  </w:num>
  <w:num w:numId="28">
    <w:abstractNumId w:val="603"/>
  </w:num>
  <w:num w:numId="29">
    <w:abstractNumId w:val="439"/>
  </w:num>
  <w:num w:numId="30">
    <w:abstractNumId w:val="870"/>
  </w:num>
  <w:num w:numId="31">
    <w:abstractNumId w:val="12"/>
  </w:num>
  <w:num w:numId="32">
    <w:abstractNumId w:val="858"/>
  </w:num>
  <w:num w:numId="33">
    <w:abstractNumId w:val="627"/>
  </w:num>
  <w:num w:numId="34">
    <w:abstractNumId w:val="18"/>
  </w:num>
  <w:num w:numId="35">
    <w:abstractNumId w:val="302"/>
  </w:num>
  <w:num w:numId="36">
    <w:abstractNumId w:val="326"/>
  </w:num>
  <w:num w:numId="37">
    <w:abstractNumId w:val="413"/>
  </w:num>
  <w:num w:numId="38">
    <w:abstractNumId w:val="753"/>
  </w:num>
  <w:num w:numId="39">
    <w:abstractNumId w:val="565"/>
  </w:num>
  <w:num w:numId="40">
    <w:abstractNumId w:val="626"/>
  </w:num>
  <w:num w:numId="41">
    <w:abstractNumId w:val="161"/>
  </w:num>
  <w:num w:numId="42">
    <w:abstractNumId w:val="594"/>
  </w:num>
  <w:num w:numId="43">
    <w:abstractNumId w:val="352"/>
  </w:num>
  <w:num w:numId="44">
    <w:abstractNumId w:val="17"/>
  </w:num>
  <w:num w:numId="45">
    <w:abstractNumId w:val="871"/>
  </w:num>
  <w:num w:numId="46">
    <w:abstractNumId w:val="677"/>
  </w:num>
  <w:num w:numId="47">
    <w:abstractNumId w:val="214"/>
  </w:num>
  <w:num w:numId="48">
    <w:abstractNumId w:val="59"/>
  </w:num>
  <w:num w:numId="49">
    <w:abstractNumId w:val="30"/>
  </w:num>
  <w:num w:numId="50">
    <w:abstractNumId w:val="172"/>
  </w:num>
  <w:num w:numId="51">
    <w:abstractNumId w:val="698"/>
  </w:num>
  <w:num w:numId="52">
    <w:abstractNumId w:val="58"/>
  </w:num>
  <w:num w:numId="53">
    <w:abstractNumId w:val="688"/>
  </w:num>
  <w:num w:numId="54">
    <w:abstractNumId w:val="347"/>
  </w:num>
  <w:num w:numId="55">
    <w:abstractNumId w:val="213"/>
  </w:num>
  <w:num w:numId="56">
    <w:abstractNumId w:val="855"/>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6"/>
  </w:num>
  <w:num w:numId="69">
    <w:abstractNumId w:val="246"/>
  </w:num>
  <w:num w:numId="70">
    <w:abstractNumId w:val="795"/>
  </w:num>
  <w:num w:numId="71">
    <w:abstractNumId w:val="25"/>
  </w:num>
  <w:num w:numId="72">
    <w:abstractNumId w:val="694"/>
  </w:num>
  <w:num w:numId="73">
    <w:abstractNumId w:val="487"/>
  </w:num>
  <w:num w:numId="74">
    <w:abstractNumId w:val="355"/>
  </w:num>
  <w:num w:numId="75">
    <w:abstractNumId w:val="849"/>
  </w:num>
  <w:num w:numId="76">
    <w:abstractNumId w:val="831"/>
  </w:num>
  <w:num w:numId="77">
    <w:abstractNumId w:val="658"/>
  </w:num>
  <w:num w:numId="78">
    <w:abstractNumId w:val="827"/>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9"/>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4"/>
  </w:num>
  <w:num w:numId="92">
    <w:abstractNumId w:val="638"/>
  </w:num>
  <w:num w:numId="93">
    <w:abstractNumId w:val="400"/>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39"/>
  </w:num>
  <w:num w:numId="100">
    <w:abstractNumId w:val="511"/>
  </w:num>
  <w:num w:numId="101">
    <w:abstractNumId w:val="230"/>
  </w:num>
  <w:num w:numId="102">
    <w:abstractNumId w:val="568"/>
  </w:num>
  <w:num w:numId="103">
    <w:abstractNumId w:val="99"/>
  </w:num>
  <w:num w:numId="104">
    <w:abstractNumId w:val="853"/>
  </w:num>
  <w:num w:numId="105">
    <w:abstractNumId w:val="868"/>
  </w:num>
  <w:num w:numId="106">
    <w:abstractNumId w:val="47"/>
  </w:num>
  <w:num w:numId="107">
    <w:abstractNumId w:val="742"/>
  </w:num>
  <w:num w:numId="108">
    <w:abstractNumId w:val="424"/>
  </w:num>
  <w:num w:numId="109">
    <w:abstractNumId w:val="158"/>
  </w:num>
  <w:num w:numId="110">
    <w:abstractNumId w:val="616"/>
  </w:num>
  <w:num w:numId="111">
    <w:abstractNumId w:val="801"/>
  </w:num>
  <w:num w:numId="112">
    <w:abstractNumId w:val="87"/>
  </w:num>
  <w:num w:numId="113">
    <w:abstractNumId w:val="506"/>
  </w:num>
  <w:num w:numId="114">
    <w:abstractNumId w:val="375"/>
  </w:num>
  <w:num w:numId="115">
    <w:abstractNumId w:val="798"/>
  </w:num>
  <w:num w:numId="116">
    <w:abstractNumId w:val="804"/>
  </w:num>
  <w:num w:numId="117">
    <w:abstractNumId w:val="900"/>
  </w:num>
  <w:num w:numId="118">
    <w:abstractNumId w:val="411"/>
  </w:num>
  <w:num w:numId="119">
    <w:abstractNumId w:val="525"/>
  </w:num>
  <w:num w:numId="120">
    <w:abstractNumId w:val="371"/>
  </w:num>
  <w:num w:numId="121">
    <w:abstractNumId w:val="692"/>
  </w:num>
  <w:num w:numId="122">
    <w:abstractNumId w:val="412"/>
  </w:num>
  <w:num w:numId="123">
    <w:abstractNumId w:val="239"/>
  </w:num>
  <w:num w:numId="124">
    <w:abstractNumId w:val="481"/>
  </w:num>
  <w:num w:numId="125">
    <w:abstractNumId w:val="123"/>
  </w:num>
  <w:num w:numId="126">
    <w:abstractNumId w:val="183"/>
  </w:num>
  <w:num w:numId="127">
    <w:abstractNumId w:val="547"/>
  </w:num>
  <w:num w:numId="128">
    <w:abstractNumId w:val="28"/>
  </w:num>
  <w:num w:numId="129">
    <w:abstractNumId w:val="524"/>
  </w:num>
  <w:num w:numId="130">
    <w:abstractNumId w:val="600"/>
  </w:num>
  <w:num w:numId="131">
    <w:abstractNumId w:val="202"/>
  </w:num>
  <w:num w:numId="132">
    <w:abstractNumId w:val="125"/>
  </w:num>
  <w:num w:numId="133">
    <w:abstractNumId w:val="726"/>
  </w:num>
  <w:num w:numId="134">
    <w:abstractNumId w:val="394"/>
  </w:num>
  <w:num w:numId="135">
    <w:abstractNumId w:val="101"/>
  </w:num>
  <w:num w:numId="136">
    <w:abstractNumId w:val="710"/>
  </w:num>
  <w:num w:numId="137">
    <w:abstractNumId w:val="271"/>
  </w:num>
  <w:num w:numId="138">
    <w:abstractNumId w:val="628"/>
  </w:num>
  <w:num w:numId="139">
    <w:abstractNumId w:val="252"/>
  </w:num>
  <w:num w:numId="140">
    <w:abstractNumId w:val="31"/>
  </w:num>
  <w:num w:numId="141">
    <w:abstractNumId w:val="512"/>
  </w:num>
  <w:num w:numId="142">
    <w:abstractNumId w:val="929"/>
  </w:num>
  <w:num w:numId="143">
    <w:abstractNumId w:val="66"/>
  </w:num>
  <w:num w:numId="144">
    <w:abstractNumId w:val="504"/>
  </w:num>
  <w:num w:numId="145">
    <w:abstractNumId w:val="256"/>
  </w:num>
  <w:num w:numId="146">
    <w:abstractNumId w:val="443"/>
  </w:num>
  <w:num w:numId="147">
    <w:abstractNumId w:val="651"/>
  </w:num>
  <w:num w:numId="148">
    <w:abstractNumId w:val="344"/>
  </w:num>
  <w:num w:numId="149">
    <w:abstractNumId w:val="601"/>
  </w:num>
  <w:num w:numId="150">
    <w:abstractNumId w:val="876"/>
  </w:num>
  <w:num w:numId="151">
    <w:abstractNumId w:val="75"/>
  </w:num>
  <w:num w:numId="152">
    <w:abstractNumId w:val="557"/>
  </w:num>
  <w:num w:numId="153">
    <w:abstractNumId w:val="462"/>
  </w:num>
  <w:num w:numId="154">
    <w:abstractNumId w:val="19"/>
  </w:num>
  <w:num w:numId="155">
    <w:abstractNumId w:val="211"/>
  </w:num>
  <w:num w:numId="156">
    <w:abstractNumId w:val="497"/>
  </w:num>
  <w:num w:numId="157">
    <w:abstractNumId w:val="142"/>
  </w:num>
  <w:num w:numId="158">
    <w:abstractNumId w:val="132"/>
  </w:num>
  <w:num w:numId="159">
    <w:abstractNumId w:val="353"/>
  </w:num>
  <w:num w:numId="160">
    <w:abstractNumId w:val="503"/>
  </w:num>
  <w:num w:numId="161">
    <w:abstractNumId w:val="823"/>
  </w:num>
  <w:num w:numId="162">
    <w:abstractNumId w:val="885"/>
  </w:num>
  <w:num w:numId="163">
    <w:abstractNumId w:val="148"/>
  </w:num>
  <w:num w:numId="164">
    <w:abstractNumId w:val="741"/>
  </w:num>
  <w:num w:numId="165">
    <w:abstractNumId w:val="10"/>
  </w:num>
  <w:num w:numId="166">
    <w:abstractNumId w:val="563"/>
  </w:num>
  <w:num w:numId="167">
    <w:abstractNumId w:val="105"/>
  </w:num>
  <w:num w:numId="168">
    <w:abstractNumId w:val="473"/>
  </w:num>
  <w:num w:numId="169">
    <w:abstractNumId w:val="93"/>
  </w:num>
  <w:num w:numId="170">
    <w:abstractNumId w:val="792"/>
  </w:num>
  <w:num w:numId="171">
    <w:abstractNumId w:val="922"/>
  </w:num>
  <w:num w:numId="172">
    <w:abstractNumId w:val="345"/>
  </w:num>
  <w:num w:numId="173">
    <w:abstractNumId w:val="144"/>
  </w:num>
  <w:num w:numId="174">
    <w:abstractNumId w:val="611"/>
  </w:num>
  <w:num w:numId="175">
    <w:abstractNumId w:val="865"/>
  </w:num>
  <w:num w:numId="176">
    <w:abstractNumId w:val="695"/>
  </w:num>
  <w:num w:numId="177">
    <w:abstractNumId w:val="908"/>
  </w:num>
  <w:num w:numId="178">
    <w:abstractNumId w:val="507"/>
  </w:num>
  <w:num w:numId="179">
    <w:abstractNumId w:val="762"/>
  </w:num>
  <w:num w:numId="180">
    <w:abstractNumId w:val="500"/>
  </w:num>
  <w:num w:numId="181">
    <w:abstractNumId w:val="817"/>
  </w:num>
  <w:num w:numId="182">
    <w:abstractNumId w:val="404"/>
  </w:num>
  <w:num w:numId="183">
    <w:abstractNumId w:val="61"/>
  </w:num>
  <w:num w:numId="184">
    <w:abstractNumId w:val="847"/>
  </w:num>
  <w:num w:numId="185">
    <w:abstractNumId w:val="640"/>
  </w:num>
  <w:num w:numId="186">
    <w:abstractNumId w:val="140"/>
  </w:num>
  <w:num w:numId="187">
    <w:abstractNumId w:val="755"/>
  </w:num>
  <w:num w:numId="188">
    <w:abstractNumId w:val="195"/>
  </w:num>
  <w:num w:numId="189">
    <w:abstractNumId w:val="90"/>
  </w:num>
  <w:num w:numId="190">
    <w:abstractNumId w:val="535"/>
  </w:num>
  <w:num w:numId="191">
    <w:abstractNumId w:val="215"/>
  </w:num>
  <w:num w:numId="192">
    <w:abstractNumId w:val="913"/>
  </w:num>
  <w:num w:numId="193">
    <w:abstractNumId w:val="364"/>
  </w:num>
  <w:num w:numId="194">
    <w:abstractNumId w:val="715"/>
  </w:num>
  <w:num w:numId="195">
    <w:abstractNumId w:val="776"/>
  </w:num>
  <w:num w:numId="196">
    <w:abstractNumId w:val="152"/>
  </w:num>
  <w:num w:numId="197">
    <w:abstractNumId w:val="362"/>
  </w:num>
  <w:num w:numId="198">
    <w:abstractNumId w:val="103"/>
  </w:num>
  <w:num w:numId="199">
    <w:abstractNumId w:val="471"/>
  </w:num>
  <w:num w:numId="200">
    <w:abstractNumId w:val="652"/>
  </w:num>
  <w:num w:numId="201">
    <w:abstractNumId w:val="84"/>
  </w:num>
  <w:num w:numId="202">
    <w:abstractNumId w:val="484"/>
  </w:num>
  <w:num w:numId="203">
    <w:abstractNumId w:val="151"/>
  </w:num>
  <w:num w:numId="204">
    <w:abstractNumId w:val="642"/>
  </w:num>
  <w:num w:numId="205">
    <w:abstractNumId w:val="533"/>
  </w:num>
  <w:num w:numId="206">
    <w:abstractNumId w:val="548"/>
  </w:num>
  <w:num w:numId="207">
    <w:abstractNumId w:val="841"/>
  </w:num>
  <w:num w:numId="208">
    <w:abstractNumId w:val="572"/>
  </w:num>
  <w:num w:numId="209">
    <w:abstractNumId w:val="396"/>
  </w:num>
  <w:num w:numId="210">
    <w:abstractNumId w:val="63"/>
  </w:num>
  <w:num w:numId="211">
    <w:abstractNumId w:val="442"/>
  </w:num>
  <w:num w:numId="212">
    <w:abstractNumId w:val="890"/>
  </w:num>
  <w:num w:numId="213">
    <w:abstractNumId w:val="595"/>
  </w:num>
  <w:num w:numId="214">
    <w:abstractNumId w:val="763"/>
  </w:num>
  <w:num w:numId="215">
    <w:abstractNumId w:val="553"/>
  </w:num>
  <w:num w:numId="216">
    <w:abstractNumId w:val="732"/>
  </w:num>
  <w:num w:numId="217">
    <w:abstractNumId w:val="802"/>
  </w:num>
  <w:num w:numId="218">
    <w:abstractNumId w:val="106"/>
  </w:num>
  <w:num w:numId="219">
    <w:abstractNumId w:val="650"/>
  </w:num>
  <w:num w:numId="220">
    <w:abstractNumId w:val="546"/>
  </w:num>
  <w:num w:numId="221">
    <w:abstractNumId w:val="644"/>
  </w:num>
  <w:num w:numId="222">
    <w:abstractNumId w:val="318"/>
  </w:num>
  <w:num w:numId="223">
    <w:abstractNumId w:val="743"/>
  </w:num>
  <w:num w:numId="224">
    <w:abstractNumId w:val="455"/>
  </w:num>
  <w:num w:numId="225">
    <w:abstractNumId w:val="180"/>
  </w:num>
  <w:num w:numId="226">
    <w:abstractNumId w:val="275"/>
  </w:num>
  <w:num w:numId="227">
    <w:abstractNumId w:val="527"/>
  </w:num>
  <w:num w:numId="228">
    <w:abstractNumId w:val="74"/>
  </w:num>
  <w:num w:numId="229">
    <w:abstractNumId w:val="285"/>
  </w:num>
  <w:num w:numId="230">
    <w:abstractNumId w:val="930"/>
  </w:num>
  <w:num w:numId="231">
    <w:abstractNumId w:val="498"/>
  </w:num>
  <w:num w:numId="232">
    <w:abstractNumId w:val="280"/>
  </w:num>
  <w:num w:numId="233">
    <w:abstractNumId w:val="744"/>
  </w:num>
  <w:num w:numId="234">
    <w:abstractNumId w:val="150"/>
  </w:num>
  <w:num w:numId="235">
    <w:abstractNumId w:val="808"/>
  </w:num>
  <w:num w:numId="236">
    <w:abstractNumId w:val="297"/>
  </w:num>
  <w:num w:numId="237">
    <w:abstractNumId w:val="818"/>
  </w:num>
  <w:num w:numId="238">
    <w:abstractNumId w:val="745"/>
  </w:num>
  <w:num w:numId="239">
    <w:abstractNumId w:val="320"/>
  </w:num>
  <w:num w:numId="240">
    <w:abstractNumId w:val="449"/>
  </w:num>
  <w:num w:numId="241">
    <w:abstractNumId w:val="911"/>
  </w:num>
  <w:num w:numId="242">
    <w:abstractNumId w:val="283"/>
  </w:num>
  <w:num w:numId="243">
    <w:abstractNumId w:val="920"/>
  </w:num>
  <w:num w:numId="244">
    <w:abstractNumId w:val="441"/>
  </w:num>
  <w:num w:numId="245">
    <w:abstractNumId w:val="428"/>
  </w:num>
  <w:num w:numId="246">
    <w:abstractNumId w:val="514"/>
  </w:num>
  <w:num w:numId="247">
    <w:abstractNumId w:val="267"/>
  </w:num>
  <w:num w:numId="248">
    <w:abstractNumId w:val="288"/>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5"/>
  </w:num>
  <w:num w:numId="257">
    <w:abstractNumId w:val="156"/>
  </w:num>
  <w:num w:numId="258">
    <w:abstractNumId w:val="377"/>
  </w:num>
  <w:num w:numId="259">
    <w:abstractNumId w:val="348"/>
  </w:num>
  <w:num w:numId="260">
    <w:abstractNumId w:val="469"/>
  </w:num>
  <w:num w:numId="261">
    <w:abstractNumId w:val="480"/>
  </w:num>
  <w:num w:numId="262">
    <w:abstractNumId w:val="44"/>
  </w:num>
  <w:num w:numId="263">
    <w:abstractNumId w:val="216"/>
  </w:num>
  <w:num w:numId="264">
    <w:abstractNumId w:val="456"/>
  </w:num>
  <w:num w:numId="265">
    <w:abstractNumId w:val="799"/>
  </w:num>
  <w:num w:numId="266">
    <w:abstractNumId w:val="149"/>
  </w:num>
  <w:num w:numId="267">
    <w:abstractNumId w:val="72"/>
  </w:num>
  <w:num w:numId="268">
    <w:abstractNumId w:val="474"/>
  </w:num>
  <w:num w:numId="269">
    <w:abstractNumId w:val="581"/>
  </w:num>
  <w:num w:numId="270">
    <w:abstractNumId w:val="333"/>
  </w:num>
  <w:num w:numId="271">
    <w:abstractNumId w:val="296"/>
  </w:num>
  <w:num w:numId="272">
    <w:abstractNumId w:val="812"/>
  </w:num>
  <w:num w:numId="273">
    <w:abstractNumId w:val="124"/>
  </w:num>
  <w:num w:numId="274">
    <w:abstractNumId w:val="821"/>
  </w:num>
  <w:num w:numId="275">
    <w:abstractNumId w:val="927"/>
  </w:num>
  <w:num w:numId="276">
    <w:abstractNumId w:val="899"/>
  </w:num>
  <w:num w:numId="277">
    <w:abstractNumId w:val="757"/>
  </w:num>
  <w:num w:numId="278">
    <w:abstractNumId w:val="210"/>
  </w:num>
  <w:num w:numId="279">
    <w:abstractNumId w:val="520"/>
  </w:num>
  <w:num w:numId="280">
    <w:abstractNumId w:val="536"/>
  </w:num>
  <w:num w:numId="281">
    <w:abstractNumId w:val="365"/>
  </w:num>
  <w:num w:numId="282">
    <w:abstractNumId w:val="629"/>
  </w:num>
  <w:num w:numId="283">
    <w:abstractNumId w:val="813"/>
  </w:num>
  <w:num w:numId="284">
    <w:abstractNumId w:val="222"/>
  </w:num>
  <w:num w:numId="285">
    <w:abstractNumId w:val="190"/>
  </w:num>
  <w:num w:numId="286">
    <w:abstractNumId w:val="395"/>
  </w:num>
  <w:num w:numId="287">
    <w:abstractNumId w:val="55"/>
  </w:num>
  <w:num w:numId="288">
    <w:abstractNumId w:val="782"/>
  </w:num>
  <w:num w:numId="289">
    <w:abstractNumId w:val="407"/>
  </w:num>
  <w:num w:numId="290">
    <w:abstractNumId w:val="852"/>
  </w:num>
  <w:num w:numId="291">
    <w:abstractNumId w:val="722"/>
  </w:num>
  <w:num w:numId="292">
    <w:abstractNumId w:val="540"/>
  </w:num>
  <w:num w:numId="293">
    <w:abstractNumId w:val="780"/>
  </w:num>
  <w:num w:numId="294">
    <w:abstractNumId w:val="571"/>
  </w:num>
  <w:num w:numId="295">
    <w:abstractNumId w:val="426"/>
  </w:num>
  <w:num w:numId="296">
    <w:abstractNumId w:val="723"/>
  </w:num>
  <w:num w:numId="297">
    <w:abstractNumId w:val="102"/>
  </w:num>
  <w:num w:numId="298">
    <w:abstractNumId w:val="51"/>
  </w:num>
  <w:num w:numId="299">
    <w:abstractNumId w:val="363"/>
  </w:num>
  <w:num w:numId="300">
    <w:abstractNumId w:val="279"/>
  </w:num>
  <w:num w:numId="301">
    <w:abstractNumId w:val="928"/>
  </w:num>
  <w:num w:numId="302">
    <w:abstractNumId w:val="530"/>
  </w:num>
  <w:num w:numId="303">
    <w:abstractNumId w:val="108"/>
  </w:num>
  <w:num w:numId="304">
    <w:abstractNumId w:val="253"/>
  </w:num>
  <w:num w:numId="305">
    <w:abstractNumId w:val="419"/>
  </w:num>
  <w:num w:numId="306">
    <w:abstractNumId w:val="403"/>
  </w:num>
  <w:num w:numId="307">
    <w:abstractNumId w:val="904"/>
  </w:num>
  <w:num w:numId="308">
    <w:abstractNumId w:val="602"/>
  </w:num>
  <w:num w:numId="309">
    <w:abstractNumId w:val="877"/>
  </w:num>
  <w:num w:numId="310">
    <w:abstractNumId w:val="826"/>
  </w:num>
  <w:num w:numId="311">
    <w:abstractNumId w:val="53"/>
  </w:num>
  <w:num w:numId="312">
    <w:abstractNumId w:val="263"/>
  </w:num>
  <w:num w:numId="313">
    <w:abstractNumId w:val="43"/>
  </w:num>
  <w:num w:numId="314">
    <w:abstractNumId w:val="34"/>
  </w:num>
  <w:num w:numId="315">
    <w:abstractNumId w:val="261"/>
  </w:num>
  <w:num w:numId="316">
    <w:abstractNumId w:val="881"/>
  </w:num>
  <w:num w:numId="317">
    <w:abstractNumId w:val="649"/>
  </w:num>
  <w:num w:numId="318">
    <w:abstractNumId w:val="376"/>
  </w:num>
  <w:num w:numId="319">
    <w:abstractNumId w:val="32"/>
  </w:num>
  <w:num w:numId="320">
    <w:abstractNumId w:val="892"/>
  </w:num>
  <w:num w:numId="321">
    <w:abstractNumId w:val="198"/>
  </w:num>
  <w:num w:numId="322">
    <w:abstractNumId w:val="130"/>
  </w:num>
  <w:num w:numId="323">
    <w:abstractNumId w:val="856"/>
  </w:num>
  <w:num w:numId="324">
    <w:abstractNumId w:val="815"/>
  </w:num>
  <w:num w:numId="325">
    <w:abstractNumId w:val="554"/>
  </w:num>
  <w:num w:numId="326">
    <w:abstractNumId w:val="98"/>
  </w:num>
  <w:num w:numId="327">
    <w:abstractNumId w:val="147"/>
  </w:num>
  <w:num w:numId="328">
    <w:abstractNumId w:val="542"/>
  </w:num>
  <w:num w:numId="329">
    <w:abstractNumId w:val="287"/>
  </w:num>
  <w:num w:numId="330">
    <w:abstractNumId w:val="85"/>
  </w:num>
  <w:num w:numId="331">
    <w:abstractNumId w:val="319"/>
  </w:num>
  <w:num w:numId="332">
    <w:abstractNumId w:val="95"/>
  </w:num>
  <w:num w:numId="333">
    <w:abstractNumId w:val="26"/>
  </w:num>
  <w:num w:numId="334">
    <w:abstractNumId w:val="906"/>
  </w:num>
  <w:num w:numId="335">
    <w:abstractNumId w:val="42"/>
  </w:num>
  <w:num w:numId="336">
    <w:abstractNumId w:val="35"/>
  </w:num>
  <w:num w:numId="337">
    <w:abstractNumId w:val="670"/>
  </w:num>
  <w:num w:numId="338">
    <w:abstractNumId w:val="705"/>
  </w:num>
  <w:num w:numId="339">
    <w:abstractNumId w:val="803"/>
  </w:num>
  <w:num w:numId="340">
    <w:abstractNumId w:val="750"/>
  </w:num>
  <w:num w:numId="341">
    <w:abstractNumId w:val="231"/>
  </w:num>
  <w:num w:numId="342">
    <w:abstractNumId w:val="69"/>
  </w:num>
  <w:num w:numId="343">
    <w:abstractNumId w:val="258"/>
  </w:num>
  <w:num w:numId="344">
    <w:abstractNumId w:val="21"/>
  </w:num>
  <w:num w:numId="345">
    <w:abstractNumId w:val="388"/>
  </w:num>
  <w:num w:numId="346">
    <w:abstractNumId w:val="879"/>
  </w:num>
  <w:num w:numId="347">
    <w:abstractNumId w:val="510"/>
  </w:num>
  <w:num w:numId="348">
    <w:abstractNumId w:val="875"/>
  </w:num>
  <w:num w:numId="349">
    <w:abstractNumId w:val="23"/>
  </w:num>
  <w:num w:numId="350">
    <w:abstractNumId w:val="832"/>
  </w:num>
  <w:num w:numId="351">
    <w:abstractNumId w:val="673"/>
  </w:num>
  <w:num w:numId="352">
    <w:abstractNumId w:val="431"/>
  </w:num>
  <w:num w:numId="353">
    <w:abstractNumId w:val="176"/>
  </w:num>
  <w:num w:numId="354">
    <w:abstractNumId w:val="664"/>
  </w:num>
  <w:num w:numId="355">
    <w:abstractNumId w:val="598"/>
  </w:num>
  <w:num w:numId="356">
    <w:abstractNumId w:val="810"/>
  </w:num>
  <w:num w:numId="357">
    <w:abstractNumId w:val="117"/>
  </w:num>
  <w:num w:numId="358">
    <w:abstractNumId w:val="242"/>
  </w:num>
  <w:num w:numId="359">
    <w:abstractNumId w:val="635"/>
  </w:num>
  <w:num w:numId="360">
    <w:abstractNumId w:val="691"/>
  </w:num>
  <w:num w:numId="361">
    <w:abstractNumId w:val="134"/>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7"/>
  </w:num>
  <w:num w:numId="369">
    <w:abstractNumId w:val="522"/>
  </w:num>
  <w:num w:numId="370">
    <w:abstractNumId w:val="358"/>
  </w:num>
  <w:num w:numId="371">
    <w:abstractNumId w:val="126"/>
  </w:num>
  <w:num w:numId="372">
    <w:abstractNumId w:val="398"/>
  </w:num>
  <w:num w:numId="373">
    <w:abstractNumId w:val="612"/>
  </w:num>
  <w:num w:numId="374">
    <w:abstractNumId w:val="774"/>
  </w:num>
  <w:num w:numId="375">
    <w:abstractNumId w:val="816"/>
  </w:num>
  <w:num w:numId="376">
    <w:abstractNumId w:val="186"/>
  </w:num>
  <w:num w:numId="377">
    <w:abstractNumId w:val="244"/>
  </w:num>
  <w:num w:numId="378">
    <w:abstractNumId w:val="273"/>
  </w:num>
  <w:num w:numId="379">
    <w:abstractNumId w:val="228"/>
  </w:num>
  <w:num w:numId="380">
    <w:abstractNumId w:val="532"/>
  </w:num>
  <w:num w:numId="381">
    <w:abstractNumId w:val="689"/>
  </w:num>
  <w:num w:numId="382">
    <w:abstractNumId w:val="588"/>
  </w:num>
  <w:num w:numId="383">
    <w:abstractNumId w:val="696"/>
  </w:num>
  <w:num w:numId="384">
    <w:abstractNumId w:val="682"/>
  </w:num>
  <w:num w:numId="385">
    <w:abstractNumId w:val="862"/>
  </w:num>
  <w:num w:numId="386">
    <w:abstractNumId w:val="293"/>
  </w:num>
  <w:num w:numId="387">
    <w:abstractNumId w:val="699"/>
  </w:num>
  <w:num w:numId="388">
    <w:abstractNumId w:val="304"/>
  </w:num>
  <w:num w:numId="389">
    <w:abstractNumId w:val="100"/>
  </w:num>
  <w:num w:numId="390">
    <w:abstractNumId w:val="825"/>
  </w:num>
  <w:num w:numId="391">
    <w:abstractNumId w:val="539"/>
  </w:num>
  <w:num w:numId="392">
    <w:abstractNumId w:val="322"/>
  </w:num>
  <w:num w:numId="393">
    <w:abstractNumId w:val="886"/>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6"/>
  </w:num>
  <w:num w:numId="402">
    <w:abstractNumId w:val="709"/>
  </w:num>
  <w:num w:numId="403">
    <w:abstractNumId w:val="761"/>
  </w:num>
  <w:num w:numId="404">
    <w:abstractNumId w:val="177"/>
  </w:num>
  <w:num w:numId="405">
    <w:abstractNumId w:val="401"/>
  </w:num>
  <w:num w:numId="406">
    <w:abstractNumId w:val="257"/>
  </w:num>
  <w:num w:numId="407">
    <w:abstractNumId w:val="653"/>
  </w:num>
  <w:num w:numId="408">
    <w:abstractNumId w:val="224"/>
  </w:num>
  <w:num w:numId="409">
    <w:abstractNumId w:val="39"/>
  </w:num>
  <w:num w:numId="410">
    <w:abstractNumId w:val="405"/>
  </w:num>
  <w:num w:numId="411">
    <w:abstractNumId w:val="269"/>
  </w:num>
  <w:num w:numId="412">
    <w:abstractNumId w:val="232"/>
  </w:num>
  <w:num w:numId="413">
    <w:abstractNumId w:val="671"/>
  </w:num>
  <w:num w:numId="414">
    <w:abstractNumId w:val="217"/>
  </w:num>
  <w:num w:numId="415">
    <w:abstractNumId w:val="752"/>
  </w:num>
  <w:num w:numId="416">
    <w:abstractNumId w:val="478"/>
  </w:num>
  <w:num w:numId="417">
    <w:abstractNumId w:val="155"/>
  </w:num>
  <w:num w:numId="418">
    <w:abstractNumId w:val="212"/>
  </w:num>
  <w:num w:numId="419">
    <w:abstractNumId w:val="33"/>
  </w:num>
  <w:num w:numId="420">
    <w:abstractNumId w:val="193"/>
  </w:num>
  <w:num w:numId="421">
    <w:abstractNumId w:val="262"/>
  </w:num>
  <w:num w:numId="422">
    <w:abstractNumId w:val="781"/>
  </w:num>
  <w:num w:numId="423">
    <w:abstractNumId w:val="887"/>
  </w:num>
  <w:num w:numId="424">
    <w:abstractNumId w:val="560"/>
  </w:num>
  <w:num w:numId="425">
    <w:abstractNumId w:val="321"/>
  </w:num>
  <w:num w:numId="426">
    <w:abstractNumId w:val="564"/>
  </w:num>
  <w:num w:numId="427">
    <w:abstractNumId w:val="409"/>
  </w:num>
  <w:num w:numId="428">
    <w:abstractNumId w:val="477"/>
  </w:num>
  <w:num w:numId="429">
    <w:abstractNumId w:val="97"/>
  </w:num>
  <w:num w:numId="430">
    <w:abstractNumId w:val="116"/>
  </w:num>
  <w:num w:numId="431">
    <w:abstractNumId w:val="313"/>
  </w:num>
  <w:num w:numId="432">
    <w:abstractNumId w:val="683"/>
  </w:num>
  <w:num w:numId="433">
    <w:abstractNumId w:val="157"/>
  </w:num>
  <w:num w:numId="434">
    <w:abstractNumId w:val="452"/>
  </w:num>
  <w:num w:numId="435">
    <w:abstractNumId w:val="204"/>
  </w:num>
  <w:num w:numId="436">
    <w:abstractNumId w:val="79"/>
  </w:num>
  <w:num w:numId="437">
    <w:abstractNumId w:val="153"/>
  </w:num>
  <w:num w:numId="438">
    <w:abstractNumId w:val="609"/>
  </w:num>
  <w:num w:numId="439">
    <w:abstractNumId w:val="872"/>
  </w:num>
  <w:num w:numId="440">
    <w:abstractNumId w:val="173"/>
  </w:num>
  <w:num w:numId="441">
    <w:abstractNumId w:val="620"/>
  </w:num>
  <w:num w:numId="442">
    <w:abstractNumId w:val="13"/>
  </w:num>
  <w:num w:numId="443">
    <w:abstractNumId w:val="561"/>
  </w:num>
  <w:num w:numId="444">
    <w:abstractNumId w:val="386"/>
  </w:num>
  <w:num w:numId="445">
    <w:abstractNumId w:val="48"/>
  </w:num>
  <w:num w:numId="446">
    <w:abstractNumId w:val="754"/>
  </w:num>
  <w:num w:numId="447">
    <w:abstractNumId w:val="76"/>
  </w:num>
  <w:num w:numId="448">
    <w:abstractNumId w:val="164"/>
  </w:num>
  <w:num w:numId="449">
    <w:abstractNumId w:val="342"/>
  </w:num>
  <w:num w:numId="450">
    <w:abstractNumId w:val="11"/>
  </w:num>
  <w:num w:numId="451">
    <w:abstractNumId w:val="170"/>
  </w:num>
  <w:num w:numId="452">
    <w:abstractNumId w:val="451"/>
  </w:num>
  <w:num w:numId="453">
    <w:abstractNumId w:val="861"/>
  </w:num>
  <w:num w:numId="454">
    <w:abstractNumId w:val="794"/>
  </w:num>
  <w:num w:numId="455">
    <w:abstractNumId w:val="367"/>
  </w:num>
  <w:num w:numId="456">
    <w:abstractNumId w:val="82"/>
  </w:num>
  <w:num w:numId="457">
    <w:abstractNumId w:val="459"/>
  </w:num>
  <w:num w:numId="458">
    <w:abstractNumId w:val="430"/>
  </w:num>
  <w:num w:numId="459">
    <w:abstractNumId w:val="458"/>
  </w:num>
  <w:num w:numId="460">
    <w:abstractNumId w:val="278"/>
  </w:num>
  <w:num w:numId="461">
    <w:abstractNumId w:val="238"/>
  </w:num>
  <w:num w:numId="462">
    <w:abstractNumId w:val="700"/>
  </w:num>
  <w:num w:numId="463">
    <w:abstractNumId w:val="857"/>
  </w:num>
  <w:num w:numId="464">
    <w:abstractNumId w:val="109"/>
  </w:num>
  <w:num w:numId="465">
    <w:abstractNumId w:val="46"/>
  </w:num>
  <w:num w:numId="466">
    <w:abstractNumId w:val="80"/>
  </w:num>
  <w:num w:numId="467">
    <w:abstractNumId w:val="645"/>
  </w:num>
  <w:num w:numId="468">
    <w:abstractNumId w:val="499"/>
  </w:num>
  <w:num w:numId="469">
    <w:abstractNumId w:val="163"/>
  </w:num>
  <w:num w:numId="470">
    <w:abstractNumId w:val="265"/>
  </w:num>
  <w:num w:numId="471">
    <w:abstractNumId w:val="249"/>
  </w:num>
  <w:num w:numId="472">
    <w:abstractNumId w:val="374"/>
  </w:num>
  <w:num w:numId="473">
    <w:abstractNumId w:val="893"/>
  </w:num>
  <w:num w:numId="474">
    <w:abstractNumId w:val="733"/>
  </w:num>
  <w:num w:numId="475">
    <w:abstractNumId w:val="837"/>
  </w:num>
  <w:num w:numId="476">
    <w:abstractNumId w:val="891"/>
  </w:num>
  <w:num w:numId="477">
    <w:abstractNumId w:val="702"/>
  </w:num>
  <w:num w:numId="478">
    <w:abstractNumId w:val="209"/>
  </w:num>
  <w:num w:numId="479">
    <w:abstractNumId w:val="895"/>
  </w:num>
  <w:num w:numId="480">
    <w:abstractNumId w:val="309"/>
  </w:num>
  <w:num w:numId="481">
    <w:abstractNumId w:val="408"/>
  </w:num>
  <w:num w:numId="482">
    <w:abstractNumId w:val="486"/>
  </w:num>
  <w:num w:numId="483">
    <w:abstractNumId w:val="307"/>
  </w:num>
  <w:num w:numId="484">
    <w:abstractNumId w:val="182"/>
  </w:num>
  <w:num w:numId="485">
    <w:abstractNumId w:val="641"/>
  </w:num>
  <w:num w:numId="486">
    <w:abstractNumId w:val="181"/>
  </w:num>
  <w:num w:numId="487">
    <w:abstractNumId w:val="336"/>
  </w:num>
  <w:num w:numId="488">
    <w:abstractNumId w:val="466"/>
  </w:num>
  <w:num w:numId="489">
    <w:abstractNumId w:val="866"/>
  </w:num>
  <w:num w:numId="490">
    <w:abstractNumId w:val="775"/>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49"/>
  </w:num>
  <w:num w:numId="498">
    <w:abstractNumId w:val="341"/>
  </w:num>
  <w:num w:numId="499">
    <w:abstractNumId w:val="272"/>
  </w:num>
  <w:num w:numId="500">
    <w:abstractNumId w:val="205"/>
  </w:num>
  <w:num w:numId="501">
    <w:abstractNumId w:val="814"/>
  </w:num>
  <w:num w:numId="502">
    <w:abstractNumId w:val="489"/>
  </w:num>
  <w:num w:numId="503">
    <w:abstractNumId w:val="331"/>
  </w:num>
  <w:num w:numId="504">
    <w:abstractNumId w:val="136"/>
  </w:num>
  <w:num w:numId="505">
    <w:abstractNumId w:val="114"/>
  </w:num>
  <w:num w:numId="506">
    <w:abstractNumId w:val="921"/>
  </w:num>
  <w:num w:numId="507">
    <w:abstractNumId w:val="666"/>
  </w:num>
  <w:num w:numId="508">
    <w:abstractNumId w:val="773"/>
  </w:num>
  <w:num w:numId="509">
    <w:abstractNumId w:val="809"/>
  </w:num>
  <w:num w:numId="510">
    <w:abstractNumId w:val="334"/>
  </w:num>
  <w:num w:numId="511">
    <w:abstractNumId w:val="684"/>
  </w:num>
  <w:num w:numId="512">
    <w:abstractNumId w:val="740"/>
  </w:num>
  <w:num w:numId="513">
    <w:abstractNumId w:val="372"/>
  </w:num>
  <w:num w:numId="514">
    <w:abstractNumId w:val="747"/>
  </w:num>
  <w:num w:numId="515">
    <w:abstractNumId w:val="830"/>
  </w:num>
  <w:num w:numId="516">
    <w:abstractNumId w:val="901"/>
  </w:num>
  <w:num w:numId="517">
    <w:abstractNumId w:val="549"/>
  </w:num>
  <w:num w:numId="518">
    <w:abstractNumId w:val="668"/>
  </w:num>
  <w:num w:numId="519">
    <w:abstractNumId w:val="440"/>
  </w:num>
  <w:num w:numId="520">
    <w:abstractNumId w:val="197"/>
  </w:num>
  <w:num w:numId="521">
    <w:abstractNumId w:val="579"/>
  </w:num>
  <w:num w:numId="522">
    <w:abstractNumId w:val="738"/>
  </w:num>
  <w:num w:numId="523">
    <w:abstractNumId w:val="811"/>
  </w:num>
  <w:num w:numId="524">
    <w:abstractNumId w:val="380"/>
  </w:num>
  <w:num w:numId="525">
    <w:abstractNumId w:val="591"/>
  </w:num>
  <w:num w:numId="526">
    <w:abstractNumId w:val="410"/>
  </w:num>
  <w:num w:numId="527">
    <w:abstractNumId w:val="286"/>
  </w:num>
  <w:num w:numId="528">
    <w:abstractNumId w:val="187"/>
  </w:num>
  <w:num w:numId="529">
    <w:abstractNumId w:val="550"/>
  </w:num>
  <w:num w:numId="530">
    <w:abstractNumId w:val="185"/>
  </w:num>
  <w:num w:numId="531">
    <w:abstractNumId w:val="416"/>
  </w:num>
  <w:num w:numId="532">
    <w:abstractNumId w:val="340"/>
  </w:num>
  <w:num w:numId="533">
    <w:abstractNumId w:val="779"/>
  </w:num>
  <w:num w:numId="534">
    <w:abstractNumId w:val="146"/>
  </w:num>
  <w:num w:numId="535">
    <w:abstractNumId w:val="357"/>
  </w:num>
  <w:num w:numId="536">
    <w:abstractNumId w:val="932"/>
  </w:num>
  <w:num w:numId="537">
    <w:abstractNumId w:val="910"/>
  </w:num>
  <w:num w:numId="538">
    <w:abstractNumId w:val="639"/>
  </w:num>
  <w:num w:numId="539">
    <w:abstractNumId w:val="24"/>
  </w:num>
  <w:num w:numId="540">
    <w:abstractNumId w:val="924"/>
  </w:num>
  <w:num w:numId="541">
    <w:abstractNumId w:val="311"/>
  </w:num>
  <w:num w:numId="542">
    <w:abstractNumId w:val="259"/>
  </w:num>
  <w:num w:numId="543">
    <w:abstractNumId w:val="305"/>
  </w:num>
  <w:num w:numId="544">
    <w:abstractNumId w:val="675"/>
  </w:num>
  <w:num w:numId="545">
    <w:abstractNumId w:val="110"/>
  </w:num>
  <w:num w:numId="546">
    <w:abstractNumId w:val="390"/>
  </w:num>
  <w:num w:numId="547">
    <w:abstractNumId w:val="663"/>
  </w:num>
  <w:num w:numId="548">
    <w:abstractNumId w:val="233"/>
  </w:num>
  <w:num w:numId="549">
    <w:abstractNumId w:val="384"/>
  </w:num>
  <w:num w:numId="550">
    <w:abstractNumId w:val="240"/>
  </w:num>
  <w:num w:numId="551">
    <w:abstractNumId w:val="634"/>
  </w:num>
  <w:num w:numId="552">
    <w:abstractNumId w:val="729"/>
  </w:num>
  <w:num w:numId="553">
    <w:abstractNumId w:val="501"/>
  </w:num>
  <w:num w:numId="554">
    <w:abstractNumId w:val="104"/>
  </w:num>
  <w:num w:numId="555">
    <w:abstractNumId w:val="848"/>
  </w:num>
  <w:num w:numId="556">
    <w:abstractNumId w:val="196"/>
  </w:num>
  <w:num w:numId="557">
    <w:abstractNumId w:val="839"/>
  </w:num>
  <w:num w:numId="558">
    <w:abstractNumId w:val="916"/>
  </w:num>
  <w:num w:numId="559">
    <w:abstractNumId w:val="414"/>
  </w:num>
  <w:num w:numId="560">
    <w:abstractNumId w:val="770"/>
  </w:num>
  <w:num w:numId="561">
    <w:abstractNumId w:val="201"/>
  </w:num>
  <w:num w:numId="562">
    <w:abstractNumId w:val="863"/>
  </w:num>
  <w:num w:numId="563">
    <w:abstractNumId w:val="567"/>
  </w:num>
  <w:num w:numId="564">
    <w:abstractNumId w:val="425"/>
  </w:num>
  <w:num w:numId="565">
    <w:abstractNumId w:val="295"/>
  </w:num>
  <w:num w:numId="566">
    <w:abstractNumId w:val="8"/>
  </w:num>
  <w:num w:numId="567">
    <w:abstractNumId w:val="37"/>
  </w:num>
  <w:num w:numId="568">
    <w:abstractNumId w:val="192"/>
  </w:num>
  <w:num w:numId="569">
    <w:abstractNumId w:val="884"/>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9"/>
  </w:num>
  <w:num w:numId="578">
    <w:abstractNumId w:val="133"/>
  </w:num>
  <w:num w:numId="579">
    <w:abstractNumId w:val="20"/>
  </w:num>
  <w:num w:numId="580">
    <w:abstractNumId w:val="509"/>
  </w:num>
  <w:num w:numId="581">
    <w:abstractNumId w:val="894"/>
  </w:num>
  <w:num w:numId="582">
    <w:abstractNumId w:val="445"/>
  </w:num>
  <w:num w:numId="583">
    <w:abstractNumId w:val="758"/>
  </w:num>
  <w:num w:numId="584">
    <w:abstractNumId w:val="819"/>
  </w:num>
  <w:num w:numId="585">
    <w:abstractNumId w:val="154"/>
  </w:num>
  <w:num w:numId="586">
    <w:abstractNumId w:val="167"/>
  </w:num>
  <w:num w:numId="587">
    <w:abstractNumId w:val="796"/>
  </w:num>
  <w:num w:numId="588">
    <w:abstractNumId w:val="614"/>
  </w:num>
  <w:num w:numId="589">
    <w:abstractNumId w:val="234"/>
  </w:num>
  <w:num w:numId="590">
    <w:abstractNumId w:val="29"/>
  </w:num>
  <w:num w:numId="591">
    <w:abstractNumId w:val="769"/>
  </w:num>
  <w:num w:numId="592">
    <w:abstractNumId w:val="772"/>
  </w:num>
  <w:num w:numId="593">
    <w:abstractNumId w:val="905"/>
  </w:num>
  <w:num w:numId="594">
    <w:abstractNumId w:val="139"/>
  </w:num>
  <w:num w:numId="595">
    <w:abstractNumId w:val="551"/>
  </w:num>
  <w:num w:numId="596">
    <w:abstractNumId w:val="656"/>
  </w:num>
  <w:num w:numId="597">
    <w:abstractNumId w:val="369"/>
  </w:num>
  <w:num w:numId="598">
    <w:abstractNumId w:val="867"/>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8"/>
  </w:num>
  <w:num w:numId="606">
    <w:abstractNumId w:val="610"/>
  </w:num>
  <w:num w:numId="607">
    <w:abstractNumId w:val="686"/>
  </w:num>
  <w:num w:numId="608">
    <w:abstractNumId w:val="731"/>
  </w:num>
  <w:num w:numId="609">
    <w:abstractNumId w:val="538"/>
  </w:num>
  <w:num w:numId="610">
    <w:abstractNumId w:val="351"/>
  </w:num>
  <w:num w:numId="611">
    <w:abstractNumId w:val="427"/>
  </w:num>
  <w:num w:numId="612">
    <w:abstractNumId w:val="135"/>
  </w:num>
  <w:num w:numId="613">
    <w:abstractNumId w:val="730"/>
  </w:num>
  <w:num w:numId="614">
    <w:abstractNumId w:val="925"/>
  </w:num>
  <w:num w:numId="615">
    <w:abstractNumId w:val="617"/>
  </w:num>
  <w:num w:numId="616">
    <w:abstractNumId w:val="582"/>
  </w:num>
  <w:num w:numId="617">
    <w:abstractNumId w:val="615"/>
  </w:num>
  <w:num w:numId="618">
    <w:abstractNumId w:val="191"/>
  </w:num>
  <w:num w:numId="619">
    <w:abstractNumId w:val="912"/>
  </w:num>
  <w:num w:numId="620">
    <w:abstractNumId w:val="648"/>
  </w:num>
  <w:num w:numId="621">
    <w:abstractNumId w:val="537"/>
  </w:num>
  <w:num w:numId="622">
    <w:abstractNumId w:val="281"/>
  </w:num>
  <w:num w:numId="623">
    <w:abstractNumId w:val="718"/>
  </w:num>
  <w:num w:numId="624">
    <w:abstractNumId w:val="541"/>
  </w:num>
  <w:num w:numId="625">
    <w:abstractNumId w:val="724"/>
  </w:num>
  <w:num w:numId="626">
    <w:abstractNumId w:val="301"/>
  </w:num>
  <w:num w:numId="627">
    <w:abstractNumId w:val="736"/>
  </w:num>
  <w:num w:numId="628">
    <w:abstractNumId w:val="850"/>
  </w:num>
  <w:num w:numId="629">
    <w:abstractNumId w:val="543"/>
  </w:num>
  <w:num w:numId="630">
    <w:abstractNumId w:val="436"/>
  </w:num>
  <w:num w:numId="631">
    <w:abstractNumId w:val="422"/>
  </w:num>
  <w:num w:numId="632">
    <w:abstractNumId w:val="306"/>
  </w:num>
  <w:num w:numId="633">
    <w:abstractNumId w:val="555"/>
  </w:num>
  <w:num w:numId="634">
    <w:abstractNumId w:val="575"/>
  </w:num>
  <w:num w:numId="635">
    <w:abstractNumId w:val="127"/>
  </w:num>
  <w:num w:numId="636">
    <w:abstractNumId w:val="393"/>
  </w:num>
  <w:num w:numId="637">
    <w:abstractNumId w:val="250"/>
  </w:num>
  <w:num w:numId="638">
    <w:abstractNumId w:val="86"/>
  </w:num>
  <w:num w:numId="639">
    <w:abstractNumId w:val="771"/>
  </w:num>
  <w:num w:numId="640">
    <w:abstractNumId w:val="92"/>
  </w:num>
  <w:num w:numId="641">
    <w:abstractNumId w:val="277"/>
  </w:num>
  <w:num w:numId="642">
    <w:abstractNumId w:val="760"/>
  </w:num>
  <w:num w:numId="643">
    <w:abstractNumId w:val="14"/>
  </w:num>
  <w:num w:numId="644">
    <w:abstractNumId w:val="606"/>
  </w:num>
  <w:num w:numId="645">
    <w:abstractNumId w:val="490"/>
  </w:num>
  <w:num w:numId="646">
    <w:abstractNumId w:val="797"/>
  </w:num>
  <w:num w:numId="647">
    <w:abstractNumId w:val="665"/>
  </w:num>
  <w:num w:numId="648">
    <w:abstractNumId w:val="685"/>
  </w:num>
  <w:num w:numId="649">
    <w:abstractNumId w:val="343"/>
  </w:num>
  <w:num w:numId="650">
    <w:abstractNumId w:val="435"/>
  </w:num>
  <w:num w:numId="651">
    <w:abstractNumId w:val="274"/>
  </w:num>
  <w:num w:numId="652">
    <w:abstractNumId w:val="674"/>
  </w:num>
  <w:num w:numId="653">
    <w:abstractNumId w:val="360"/>
  </w:num>
  <w:num w:numId="654">
    <w:abstractNumId w:val="790"/>
  </w:num>
  <w:num w:numId="655">
    <w:abstractNumId w:val="918"/>
  </w:num>
  <w:num w:numId="656">
    <w:abstractNumId w:val="864"/>
  </w:num>
  <w:num w:numId="657">
    <w:abstractNumId w:val="625"/>
  </w:num>
  <w:num w:numId="658">
    <w:abstractNumId w:val="447"/>
  </w:num>
  <w:num w:numId="659">
    <w:abstractNumId w:val="160"/>
  </w:num>
  <w:num w:numId="660">
    <w:abstractNumId w:val="444"/>
  </w:num>
  <w:num w:numId="661">
    <w:abstractNumId w:val="67"/>
  </w:num>
  <w:num w:numId="662">
    <w:abstractNumId w:val="806"/>
  </w:num>
  <w:num w:numId="663">
    <w:abstractNumId w:val="619"/>
  </w:num>
  <w:num w:numId="664">
    <w:abstractNumId w:val="586"/>
  </w:num>
  <w:num w:numId="665">
    <w:abstractNumId w:val="882"/>
  </w:num>
  <w:num w:numId="666">
    <w:abstractNumId w:val="70"/>
  </w:num>
  <w:num w:numId="667">
    <w:abstractNumId w:val="370"/>
  </w:num>
  <w:num w:numId="668">
    <w:abstractNumId w:val="933"/>
  </w:num>
  <w:num w:numId="669">
    <w:abstractNumId w:val="89"/>
  </w:num>
  <w:num w:numId="670">
    <w:abstractNumId w:val="88"/>
  </w:num>
  <w:num w:numId="671">
    <w:abstractNumId w:val="121"/>
  </w:num>
  <w:num w:numId="672">
    <w:abstractNumId w:val="883"/>
  </w:num>
  <w:num w:numId="673">
    <w:abstractNumId w:val="52"/>
  </w:num>
  <w:num w:numId="674">
    <w:abstractNumId w:val="379"/>
  </w:num>
  <w:num w:numId="675">
    <w:abstractNumId w:val="64"/>
  </w:num>
  <w:num w:numId="676">
    <w:abstractNumId w:val="189"/>
  </w:num>
  <w:num w:numId="677">
    <w:abstractNumId w:val="461"/>
  </w:num>
  <w:num w:numId="678">
    <w:abstractNumId w:val="734"/>
  </w:num>
  <w:num w:numId="679">
    <w:abstractNumId w:val="496"/>
  </w:num>
  <w:num w:numId="680">
    <w:abstractNumId w:val="464"/>
  </w:num>
  <w:num w:numId="681">
    <w:abstractNumId w:val="470"/>
  </w:num>
  <w:num w:numId="682">
    <w:abstractNumId w:val="254"/>
  </w:num>
  <w:num w:numId="683">
    <w:abstractNumId w:val="505"/>
  </w:num>
  <w:num w:numId="684">
    <w:abstractNumId w:val="842"/>
  </w:num>
  <w:num w:numId="685">
    <w:abstractNumId w:val="378"/>
  </w:num>
  <w:num w:numId="686">
    <w:abstractNumId w:val="845"/>
  </w:num>
  <w:num w:numId="687">
    <w:abstractNumId w:val="599"/>
  </w:num>
  <w:num w:numId="688">
    <w:abstractNumId w:val="310"/>
  </w:num>
  <w:num w:numId="689">
    <w:abstractNumId w:val="128"/>
  </w:num>
  <w:num w:numId="690">
    <w:abstractNumId w:val="898"/>
  </w:num>
  <w:num w:numId="691">
    <w:abstractNumId w:val="41"/>
  </w:num>
  <w:num w:numId="692">
    <w:abstractNumId w:val="662"/>
  </w:num>
  <w:num w:numId="693">
    <w:abstractNumId w:val="349"/>
  </w:num>
  <w:num w:numId="694">
    <w:abstractNumId w:val="570"/>
  </w:num>
  <w:num w:numId="695">
    <w:abstractNumId w:val="516"/>
  </w:num>
  <w:num w:numId="696">
    <w:abstractNumId w:val="40"/>
  </w:num>
  <w:num w:numId="697">
    <w:abstractNumId w:val="714"/>
  </w:num>
  <w:num w:numId="698">
    <w:abstractNumId w:val="888"/>
  </w:num>
  <w:num w:numId="699">
    <w:abstractNumId w:val="589"/>
  </w:num>
  <w:num w:numId="700">
    <w:abstractNumId w:val="767"/>
  </w:num>
  <w:num w:numId="701">
    <w:abstractNumId w:val="873"/>
  </w:num>
  <w:num w:numId="702">
    <w:abstractNumId w:val="545"/>
  </w:num>
  <w:num w:numId="703">
    <w:abstractNumId w:val="432"/>
  </w:num>
  <w:num w:numId="704">
    <w:abstractNumId w:val="923"/>
  </w:num>
  <w:num w:numId="705">
    <w:abstractNumId w:val="420"/>
  </w:num>
  <w:num w:numId="706">
    <w:abstractNumId w:val="115"/>
  </w:num>
  <w:num w:numId="707">
    <w:abstractNumId w:val="529"/>
  </w:num>
  <w:num w:numId="708">
    <w:abstractNumId w:val="508"/>
  </w:num>
  <w:num w:numId="709">
    <w:abstractNumId w:val="315"/>
  </w:num>
  <w:num w:numId="710">
    <w:abstractNumId w:val="57"/>
  </w:num>
  <w:num w:numId="711">
    <w:abstractNumId w:val="291"/>
  </w:num>
  <w:num w:numId="712">
    <w:abstractNumId w:val="822"/>
  </w:num>
  <w:num w:numId="713">
    <w:abstractNumId w:val="141"/>
  </w:num>
  <w:num w:numId="714">
    <w:abstractNumId w:val="903"/>
  </w:num>
  <w:num w:numId="715">
    <w:abstractNumId w:val="630"/>
  </w:num>
  <w:num w:numId="716">
    <w:abstractNumId w:val="556"/>
  </w:num>
  <w:num w:numId="717">
    <w:abstractNumId w:val="659"/>
  </w:num>
  <w:num w:numId="718">
    <w:abstractNumId w:val="613"/>
  </w:num>
  <w:num w:numId="719">
    <w:abstractNumId w:val="914"/>
  </w:num>
  <w:num w:numId="720">
    <w:abstractNumId w:val="290"/>
  </w:num>
  <w:num w:numId="721">
    <w:abstractNumId w:val="843"/>
  </w:num>
  <w:num w:numId="722">
    <w:abstractNumId w:val="711"/>
  </w:num>
  <w:num w:numId="723">
    <w:abstractNumId w:val="583"/>
  </w:num>
  <w:num w:numId="724">
    <w:abstractNumId w:val="859"/>
  </w:num>
  <w:num w:numId="725">
    <w:abstractNumId w:val="16"/>
  </w:num>
  <w:num w:numId="726">
    <w:abstractNumId w:val="282"/>
  </w:num>
  <w:num w:numId="727">
    <w:abstractNumId w:val="690"/>
  </w:num>
  <w:num w:numId="728">
    <w:abstractNumId w:val="94"/>
  </w:num>
  <w:num w:numId="729">
    <w:abstractNumId w:val="493"/>
  </w:num>
  <w:num w:numId="730">
    <w:abstractNumId w:val="646"/>
  </w:num>
  <w:num w:numId="731">
    <w:abstractNumId w:val="805"/>
  </w:num>
  <w:num w:numId="732">
    <w:abstractNumId w:val="661"/>
  </w:num>
  <w:num w:numId="733">
    <w:abstractNumId w:val="655"/>
  </w:num>
  <w:num w:numId="734">
    <w:abstractNumId w:val="566"/>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7"/>
  </w:num>
  <w:num w:numId="743">
    <w:abstractNumId w:val="113"/>
  </w:num>
  <w:num w:numId="744">
    <w:abstractNumId w:val="22"/>
  </w:num>
  <w:num w:numId="745">
    <w:abstractNumId w:val="712"/>
  </w:num>
  <w:num w:numId="746">
    <w:abstractNumId w:val="421"/>
  </w:num>
  <w:num w:numId="747">
    <w:abstractNumId w:val="513"/>
  </w:num>
  <w:num w:numId="748">
    <w:abstractNumId w:val="218"/>
  </w:num>
  <w:num w:numId="749">
    <w:abstractNumId w:val="229"/>
  </w:num>
  <w:num w:numId="750">
    <w:abstractNumId w:val="708"/>
  </w:num>
  <w:num w:numId="751">
    <w:abstractNumId w:val="143"/>
  </w:num>
  <w:num w:numId="752">
    <w:abstractNumId w:val="332"/>
  </w:num>
  <w:num w:numId="753">
    <w:abstractNumId w:val="361"/>
  </w:num>
  <w:num w:numId="754">
    <w:abstractNumId w:val="491"/>
  </w:num>
  <w:num w:numId="755">
    <w:abstractNumId w:val="476"/>
  </w:num>
  <w:num w:numId="756">
    <w:abstractNumId w:val="717"/>
  </w:num>
  <w:num w:numId="757">
    <w:abstractNumId w:val="91"/>
  </w:num>
  <w:num w:numId="758">
    <w:abstractNumId w:val="727"/>
  </w:num>
  <w:num w:numId="759">
    <w:abstractNumId w:val="221"/>
  </w:num>
  <w:num w:numId="760">
    <w:abstractNumId w:val="502"/>
  </w:num>
  <w:num w:numId="761">
    <w:abstractNumId w:val="391"/>
  </w:num>
  <w:num w:numId="762">
    <w:abstractNumId w:val="366"/>
  </w:num>
  <w:num w:numId="763">
    <w:abstractNumId w:val="268"/>
  </w:num>
  <w:num w:numId="764">
    <w:abstractNumId w:val="783"/>
  </w:num>
  <w:num w:numId="765">
    <w:abstractNumId w:val="463"/>
  </w:num>
  <w:num w:numId="766">
    <w:abstractNumId w:val="907"/>
  </w:num>
  <w:num w:numId="767">
    <w:abstractNumId w:val="300"/>
  </w:num>
  <w:num w:numId="768">
    <w:abstractNumId w:val="346"/>
  </w:num>
  <w:num w:numId="769">
    <w:abstractNumId w:val="227"/>
  </w:num>
  <w:num w:numId="770">
    <w:abstractNumId w:val="448"/>
  </w:num>
  <w:num w:numId="771">
    <w:abstractNumId w:val="359"/>
  </w:num>
  <w:num w:numId="772">
    <w:abstractNumId w:val="237"/>
  </w:num>
  <w:num w:numId="773">
    <w:abstractNumId w:val="526"/>
  </w:num>
  <w:num w:numId="774">
    <w:abstractNumId w:val="896"/>
  </w:num>
  <w:num w:numId="775">
    <w:abstractNumId w:val="889"/>
  </w:num>
  <w:num w:numId="776">
    <w:abstractNumId w:val="50"/>
  </w:num>
  <w:num w:numId="777">
    <w:abstractNumId w:val="488"/>
  </w:num>
  <w:num w:numId="778">
    <w:abstractNumId w:val="329"/>
  </w:num>
  <w:num w:numId="779">
    <w:abstractNumId w:val="735"/>
  </w:num>
  <w:num w:numId="780">
    <w:abstractNumId w:val="552"/>
  </w:num>
  <w:num w:numId="781">
    <w:abstractNumId w:val="350"/>
  </w:num>
  <w:num w:numId="782">
    <w:abstractNumId w:val="607"/>
  </w:num>
  <w:num w:numId="783">
    <w:abstractNumId w:val="703"/>
  </w:num>
  <w:num w:numId="784">
    <w:abstractNumId w:val="786"/>
  </w:num>
  <w:num w:numId="785">
    <w:abstractNumId w:val="836"/>
  </w:num>
  <w:num w:numId="786">
    <w:abstractNumId w:val="475"/>
  </w:num>
  <w:num w:numId="787">
    <w:abstractNumId w:val="931"/>
  </w:num>
  <w:num w:numId="788">
    <w:abstractNumId w:val="418"/>
  </w:num>
  <w:num w:numId="789">
    <w:abstractNumId w:val="120"/>
  </w:num>
  <w:num w:numId="790">
    <w:abstractNumId w:val="791"/>
  </w:num>
  <w:num w:numId="791">
    <w:abstractNumId w:val="327"/>
  </w:num>
  <w:num w:numId="792">
    <w:abstractNumId w:val="446"/>
  </w:num>
  <w:num w:numId="793">
    <w:abstractNumId w:val="840"/>
  </w:num>
  <w:num w:numId="794">
    <w:abstractNumId w:val="415"/>
  </w:num>
  <w:num w:numId="795">
    <w:abstractNumId w:val="531"/>
  </w:num>
  <w:num w:numId="796">
    <w:abstractNumId w:val="494"/>
  </w:num>
  <w:num w:numId="797">
    <w:abstractNumId w:val="778"/>
  </w:num>
  <w:num w:numId="798">
    <w:abstractNumId w:val="179"/>
  </w:num>
  <w:num w:numId="799">
    <w:abstractNumId w:val="713"/>
  </w:num>
  <w:num w:numId="800">
    <w:abstractNumId w:val="184"/>
  </w:num>
  <w:num w:numId="801">
    <w:abstractNumId w:val="289"/>
  </w:num>
  <w:num w:numId="802">
    <w:abstractNumId w:val="335"/>
  </w:num>
  <w:num w:numId="803">
    <w:abstractNumId w:val="869"/>
  </w:num>
  <w:num w:numId="804">
    <w:abstractNumId w:val="119"/>
  </w:num>
  <w:num w:numId="805">
    <w:abstractNumId w:val="835"/>
  </w:num>
  <w:num w:numId="806">
    <w:abstractNumId w:val="73"/>
  </w:num>
  <w:num w:numId="807">
    <w:abstractNumId w:val="604"/>
  </w:num>
  <w:num w:numId="808">
    <w:abstractNumId w:val="129"/>
  </w:num>
  <w:num w:numId="809">
    <w:abstractNumId w:val="162"/>
  </w:num>
  <w:num w:numId="810">
    <w:abstractNumId w:val="678"/>
  </w:num>
  <w:num w:numId="811">
    <w:abstractNumId w:val="392"/>
  </w:num>
  <w:num w:numId="812">
    <w:abstractNumId w:val="636"/>
  </w:num>
  <w:num w:numId="813">
    <w:abstractNumId w:val="56"/>
  </w:num>
  <w:num w:numId="814">
    <w:abstractNumId w:val="434"/>
  </w:num>
  <w:num w:numId="815">
    <w:abstractNumId w:val="580"/>
  </w:num>
  <w:num w:numId="816">
    <w:abstractNumId w:val="437"/>
  </w:num>
  <w:num w:numId="817">
    <w:abstractNumId w:val="247"/>
  </w:num>
  <w:num w:numId="818">
    <w:abstractNumId w:val="854"/>
  </w:num>
  <w:num w:numId="819">
    <w:abstractNumId w:val="592"/>
  </w:num>
  <w:num w:numId="820">
    <w:abstractNumId w:val="751"/>
  </w:num>
  <w:num w:numId="821">
    <w:abstractNumId w:val="264"/>
  </w:num>
  <w:num w:numId="822">
    <w:abstractNumId w:val="131"/>
  </w:num>
  <w:num w:numId="823">
    <w:abstractNumId w:val="528"/>
  </w:num>
  <w:num w:numId="824">
    <w:abstractNumId w:val="482"/>
  </w:num>
  <w:num w:numId="825">
    <w:abstractNumId w:val="800"/>
  </w:num>
  <w:num w:numId="826">
    <w:abstractNumId w:val="569"/>
  </w:num>
  <w:num w:numId="827">
    <w:abstractNumId w:val="312"/>
  </w:num>
  <w:num w:numId="828">
    <w:abstractNumId w:val="669"/>
  </w:num>
  <w:num w:numId="829">
    <w:abstractNumId w:val="517"/>
  </w:num>
  <w:num w:numId="830">
    <w:abstractNumId w:val="824"/>
  </w:num>
  <w:num w:numId="831">
    <w:abstractNumId w:val="383"/>
  </w:num>
  <w:num w:numId="832">
    <w:abstractNumId w:val="558"/>
  </w:num>
  <w:num w:numId="833">
    <w:abstractNumId w:val="777"/>
  </w:num>
  <w:num w:numId="834">
    <w:abstractNumId w:val="679"/>
  </w:num>
  <w:num w:numId="835">
    <w:abstractNumId w:val="746"/>
  </w:num>
  <w:num w:numId="836">
    <w:abstractNumId w:val="485"/>
  </w:num>
  <w:num w:numId="837">
    <w:abstractNumId w:val="748"/>
  </w:num>
  <w:num w:numId="838">
    <w:abstractNumId w:val="328"/>
  </w:num>
  <w:num w:numId="839">
    <w:abstractNumId w:val="787"/>
  </w:num>
  <w:num w:numId="840">
    <w:abstractNumId w:val="874"/>
  </w:num>
  <w:num w:numId="841">
    <w:abstractNumId w:val="236"/>
  </w:num>
  <w:num w:numId="842">
    <w:abstractNumId w:val="188"/>
  </w:num>
  <w:num w:numId="843">
    <w:abstractNumId w:val="495"/>
  </w:num>
  <w:num w:numId="844">
    <w:abstractNumId w:val="15"/>
  </w:num>
  <w:num w:numId="845">
    <w:abstractNumId w:val="354"/>
  </w:num>
  <w:num w:numId="846">
    <w:abstractNumId w:val="728"/>
  </w:num>
  <w:num w:numId="847">
    <w:abstractNumId w:val="621"/>
  </w:num>
  <w:num w:numId="848">
    <w:abstractNumId w:val="902"/>
  </w:num>
  <w:num w:numId="849">
    <w:abstractNumId w:val="356"/>
  </w:num>
  <w:num w:numId="850">
    <w:abstractNumId w:val="844"/>
  </w:num>
  <w:num w:numId="851">
    <w:abstractNumId w:val="316"/>
  </w:num>
  <w:num w:numId="852">
    <w:abstractNumId w:val="593"/>
  </w:num>
  <w:num w:numId="853">
    <w:abstractNumId w:val="608"/>
  </w:num>
  <w:num w:numId="854">
    <w:abstractNumId w:val="423"/>
  </w:num>
  <w:num w:numId="855">
    <w:abstractNumId w:val="789"/>
  </w:num>
  <w:num w:numId="856">
    <w:abstractNumId w:val="71"/>
  </w:num>
  <w:num w:numId="857">
    <w:abstractNumId w:val="926"/>
  </w:num>
  <w:num w:numId="858">
    <w:abstractNumId w:val="397"/>
  </w:num>
  <w:num w:numId="859">
    <w:abstractNumId w:val="838"/>
  </w:num>
  <w:num w:numId="860">
    <w:abstractNumId w:val="406"/>
  </w:num>
  <w:num w:numId="861">
    <w:abstractNumId w:val="171"/>
  </w:num>
  <w:num w:numId="862">
    <w:abstractNumId w:val="833"/>
  </w:num>
  <w:num w:numId="863">
    <w:abstractNumId w:val="382"/>
  </w:num>
  <w:num w:numId="864">
    <w:abstractNumId w:val="577"/>
  </w:num>
  <w:num w:numId="865">
    <w:abstractNumId w:val="618"/>
  </w:num>
  <w:num w:numId="866">
    <w:abstractNumId w:val="111"/>
  </w:num>
  <w:num w:numId="867">
    <w:abstractNumId w:val="292"/>
  </w:num>
  <w:num w:numId="868">
    <w:abstractNumId w:val="208"/>
  </w:num>
  <w:num w:numId="869">
    <w:abstractNumId w:val="834"/>
  </w:num>
  <w:num w:numId="870">
    <w:abstractNumId w:val="820"/>
  </w:num>
  <w:num w:numId="871">
    <w:abstractNumId w:val="468"/>
  </w:num>
  <w:num w:numId="872">
    <w:abstractNumId w:val="793"/>
  </w:num>
  <w:num w:numId="873">
    <w:abstractNumId w:val="308"/>
  </w:num>
  <w:num w:numId="874">
    <w:abstractNumId w:val="165"/>
  </w:num>
  <w:num w:numId="875">
    <w:abstractNumId w:val="880"/>
  </w:num>
  <w:num w:numId="876">
    <w:abstractNumId w:val="707"/>
  </w:num>
  <w:num w:numId="877">
    <w:abstractNumId w:val="175"/>
  </w:num>
  <w:num w:numId="878">
    <w:abstractNumId w:val="325"/>
  </w:num>
  <w:num w:numId="879">
    <w:abstractNumId w:val="450"/>
  </w:num>
  <w:num w:numId="880">
    <w:abstractNumId w:val="676"/>
  </w:num>
  <w:num w:numId="881">
    <w:abstractNumId w:val="417"/>
  </w:num>
  <w:num w:numId="882">
    <w:abstractNumId w:val="266"/>
  </w:num>
  <w:num w:numId="883">
    <w:abstractNumId w:val="915"/>
  </w:num>
  <w:num w:numId="884">
    <w:abstractNumId w:val="846"/>
  </w:num>
  <w:num w:numId="885">
    <w:abstractNumId w:val="169"/>
  </w:num>
  <w:num w:numId="886">
    <w:abstractNumId w:val="788"/>
  </w:num>
  <w:num w:numId="887">
    <w:abstractNumId w:val="562"/>
  </w:num>
  <w:num w:numId="888">
    <w:abstractNumId w:val="276"/>
  </w:num>
  <w:num w:numId="889">
    <w:abstractNumId w:val="255"/>
  </w:num>
  <w:num w:numId="890">
    <w:abstractNumId w:val="687"/>
  </w:num>
  <w:num w:numId="891">
    <w:abstractNumId w:val="260"/>
  </w:num>
  <w:num w:numId="892">
    <w:abstractNumId w:val="544"/>
  </w:num>
  <w:num w:numId="893">
    <w:abstractNumId w:val="660"/>
  </w:num>
  <w:num w:numId="894">
    <w:abstractNumId w:val="768"/>
  </w:num>
  <w:num w:numId="895">
    <w:abstractNumId w:val="667"/>
  </w:num>
  <w:num w:numId="896">
    <w:abstractNumId w:val="632"/>
  </w:num>
  <w:num w:numId="897">
    <w:abstractNumId w:val="112"/>
  </w:num>
  <w:num w:numId="898">
    <w:abstractNumId w:val="737"/>
  </w:num>
  <w:num w:numId="899">
    <w:abstractNumId w:val="438"/>
  </w:num>
  <w:num w:numId="900">
    <w:abstractNumId w:val="294"/>
  </w:num>
  <w:num w:numId="901">
    <w:abstractNumId w:val="241"/>
  </w:num>
  <w:num w:numId="902">
    <w:abstractNumId w:val="483"/>
  </w:num>
  <w:num w:numId="903">
    <w:abstractNumId w:val="206"/>
  </w:num>
  <w:num w:numId="904">
    <w:abstractNumId w:val="65"/>
  </w:num>
  <w:num w:numId="905">
    <w:abstractNumId w:val="672"/>
  </w:num>
  <w:num w:numId="906">
    <w:abstractNumId w:val="387"/>
  </w:num>
  <w:num w:numId="907">
    <w:abstractNumId w:val="138"/>
  </w:num>
  <w:num w:numId="908">
    <w:abstractNumId w:val="721"/>
  </w:num>
  <w:num w:numId="909">
    <w:abstractNumId w:val="828"/>
  </w:num>
  <w:num w:numId="910">
    <w:abstractNumId w:val="62"/>
  </w:num>
  <w:num w:numId="911">
    <w:abstractNumId w:val="897"/>
  </w:num>
  <w:num w:numId="912">
    <w:abstractNumId w:val="725"/>
  </w:num>
  <w:num w:numId="913">
    <w:abstractNumId w:val="576"/>
  </w:num>
  <w:num w:numId="914">
    <w:abstractNumId w:val="433"/>
  </w:num>
  <w:num w:numId="915">
    <w:abstractNumId w:val="764"/>
  </w:num>
  <w:num w:numId="916">
    <w:abstractNumId w:val="479"/>
  </w:num>
  <w:num w:numId="917">
    <w:abstractNumId w:val="122"/>
  </w:num>
  <w:num w:numId="918">
    <w:abstractNumId w:val="96"/>
  </w:num>
  <w:num w:numId="919">
    <w:abstractNumId w:val="697"/>
  </w:num>
  <w:num w:numId="920">
    <w:abstractNumId w:val="54"/>
  </w:num>
  <w:num w:numId="921">
    <w:abstractNumId w:val="303"/>
  </w:num>
  <w:num w:numId="922">
    <w:abstractNumId w:val="220"/>
  </w:num>
  <w:num w:numId="923">
    <w:abstractNumId w:val="860"/>
  </w:num>
  <w:num w:numId="924">
    <w:abstractNumId w:val="573"/>
  </w:num>
  <w:num w:numId="925">
    <w:abstractNumId w:val="245"/>
  </w:num>
  <w:num w:numId="926">
    <w:abstractNumId w:val="324"/>
  </w:num>
  <w:num w:numId="927">
    <w:abstractNumId w:val="226"/>
  </w:num>
  <w:num w:numId="928">
    <w:abstractNumId w:val="785"/>
  </w:num>
  <w:num w:numId="929">
    <w:abstractNumId w:val="720"/>
  </w:num>
  <w:num w:numId="930">
    <w:abstractNumId w:val="523"/>
  </w:num>
  <w:num w:numId="931">
    <w:abstractNumId w:val="460"/>
  </w:num>
  <w:num w:numId="932">
    <w:abstractNumId w:val="389"/>
  </w:num>
  <w:num w:numId="933">
    <w:abstractNumId w:val="107"/>
  </w:num>
  <w:num w:numId="934">
    <w:abstractNumId w:val="681"/>
  </w:num>
  <w:num w:numId="935">
    <w:abstractNumId w:val="159"/>
  </w:num>
  <w:num w:numId="936">
    <w:abstractNumId w:val="83"/>
  </w:num>
  <w:num w:numId="937">
    <w:abstractNumId w:val="716"/>
  </w:num>
  <w:num w:numId="938">
    <w:abstractNumId w:val="515"/>
  </w:num>
  <w:num w:numId="939">
    <w:abstractNumId w:val="584"/>
  </w:num>
  <w:num w:numId="940">
    <w:abstractNumId w:val="337"/>
  </w:num>
  <w:num w:numId="941">
    <w:abstractNumId w:val="339"/>
  </w:num>
  <w:num w:numId="942">
    <w:abstractNumId w:val="878"/>
  </w:num>
  <w:num w:numId="9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4">
    <w:abstractNumId w:val="749"/>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xiangyu (I)">
    <w15:presenceInfo w15:providerId="AD" w15:userId="S-1-5-21-147214757-305610072-1517763936-58194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A2F"/>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894"/>
    <w:rsid w:val="00037FE6"/>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4C56"/>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4F9"/>
    <w:rsid w:val="00097892"/>
    <w:rsid w:val="00097926"/>
    <w:rsid w:val="000A03AD"/>
    <w:rsid w:val="000A0D34"/>
    <w:rsid w:val="000A1435"/>
    <w:rsid w:val="000A184A"/>
    <w:rsid w:val="000A18BD"/>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8D8"/>
    <w:rsid w:val="000E69FD"/>
    <w:rsid w:val="000E6E48"/>
    <w:rsid w:val="000E759C"/>
    <w:rsid w:val="000E7942"/>
    <w:rsid w:val="000E7ABB"/>
    <w:rsid w:val="000E7B65"/>
    <w:rsid w:val="000E7BB4"/>
    <w:rsid w:val="000E7C83"/>
    <w:rsid w:val="000F07AB"/>
    <w:rsid w:val="000F0E47"/>
    <w:rsid w:val="000F17D5"/>
    <w:rsid w:val="000F1C87"/>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2D1"/>
    <w:rsid w:val="001524CD"/>
    <w:rsid w:val="00152629"/>
    <w:rsid w:val="00152721"/>
    <w:rsid w:val="001529DE"/>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3FA"/>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977"/>
    <w:rsid w:val="002A5CA2"/>
    <w:rsid w:val="002A5F3F"/>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CC4"/>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245"/>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D58"/>
    <w:rsid w:val="004610DF"/>
    <w:rsid w:val="0046142F"/>
    <w:rsid w:val="004618AA"/>
    <w:rsid w:val="00461AAD"/>
    <w:rsid w:val="00462FC2"/>
    <w:rsid w:val="00463575"/>
    <w:rsid w:val="004635B6"/>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BB4"/>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59"/>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6A0"/>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46"/>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1B"/>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1D"/>
    <w:rsid w:val="007A22B6"/>
    <w:rsid w:val="007A29D9"/>
    <w:rsid w:val="007A2B5C"/>
    <w:rsid w:val="007A2DA2"/>
    <w:rsid w:val="007A2F38"/>
    <w:rsid w:val="007A343C"/>
    <w:rsid w:val="007A36C9"/>
    <w:rsid w:val="007A497D"/>
    <w:rsid w:val="007A4D41"/>
    <w:rsid w:val="007A4D7B"/>
    <w:rsid w:val="007A4DB6"/>
    <w:rsid w:val="007A501D"/>
    <w:rsid w:val="007A5186"/>
    <w:rsid w:val="007A51E8"/>
    <w:rsid w:val="007A562E"/>
    <w:rsid w:val="007A5DA6"/>
    <w:rsid w:val="007A5F7C"/>
    <w:rsid w:val="007A60B5"/>
    <w:rsid w:val="007A6729"/>
    <w:rsid w:val="007A6AEE"/>
    <w:rsid w:val="007A6B2B"/>
    <w:rsid w:val="007A6BF9"/>
    <w:rsid w:val="007A6DEE"/>
    <w:rsid w:val="007A7080"/>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4083"/>
    <w:rsid w:val="007D42CC"/>
    <w:rsid w:val="007D43F2"/>
    <w:rsid w:val="007D4439"/>
    <w:rsid w:val="007D458A"/>
    <w:rsid w:val="007D4707"/>
    <w:rsid w:val="007D49FF"/>
    <w:rsid w:val="007D4BB5"/>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9DB"/>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47C"/>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80A"/>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0C8"/>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787"/>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E0E"/>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40D"/>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14"/>
    <w:rsid w:val="009F0EB0"/>
    <w:rsid w:val="009F0F71"/>
    <w:rsid w:val="009F12D3"/>
    <w:rsid w:val="009F14E7"/>
    <w:rsid w:val="009F1FD1"/>
    <w:rsid w:val="009F2099"/>
    <w:rsid w:val="009F20DD"/>
    <w:rsid w:val="009F27E5"/>
    <w:rsid w:val="009F2E7F"/>
    <w:rsid w:val="009F2EAB"/>
    <w:rsid w:val="009F3029"/>
    <w:rsid w:val="009F3457"/>
    <w:rsid w:val="009F3718"/>
    <w:rsid w:val="009F37B7"/>
    <w:rsid w:val="009F3C0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E03"/>
    <w:rsid w:val="00AE07F4"/>
    <w:rsid w:val="00AE0A2C"/>
    <w:rsid w:val="00AE0AF2"/>
    <w:rsid w:val="00AE0B12"/>
    <w:rsid w:val="00AE0B27"/>
    <w:rsid w:val="00AE11FC"/>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CFC"/>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44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9028E"/>
    <w:rsid w:val="00B90517"/>
    <w:rsid w:val="00B90548"/>
    <w:rsid w:val="00B90708"/>
    <w:rsid w:val="00B90930"/>
    <w:rsid w:val="00B90E19"/>
    <w:rsid w:val="00B90E31"/>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3ED5"/>
    <w:rsid w:val="00BA4625"/>
    <w:rsid w:val="00BA48A6"/>
    <w:rsid w:val="00BA48F7"/>
    <w:rsid w:val="00BA4B5A"/>
    <w:rsid w:val="00BA4BAB"/>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346"/>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1BE"/>
    <w:rsid w:val="00DF26A7"/>
    <w:rsid w:val="00DF272D"/>
    <w:rsid w:val="00DF2B1F"/>
    <w:rsid w:val="00DF3138"/>
    <w:rsid w:val="00DF3192"/>
    <w:rsid w:val="00DF3ADD"/>
    <w:rsid w:val="00DF3FD0"/>
    <w:rsid w:val="00DF40D9"/>
    <w:rsid w:val="00DF434C"/>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80"/>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2C"/>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4CB"/>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2AC"/>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82"/>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F5E"/>
    <w:rsid w:val="00F543B5"/>
    <w:rsid w:val="00F54431"/>
    <w:rsid w:val="00F54480"/>
    <w:rsid w:val="00F545A1"/>
    <w:rsid w:val="00F54DA7"/>
    <w:rsid w:val="00F54F25"/>
    <w:rsid w:val="00F558BD"/>
    <w:rsid w:val="00F55985"/>
    <w:rsid w:val="00F55C6F"/>
    <w:rsid w:val="00F55CBB"/>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rsid w:val="003958A6"/>
    <w:rPr>
      <w:rFonts w:ascii="Arial" w:eastAsia="Times New Roman" w:hAnsi="Arial"/>
      <w:sz w:val="32"/>
    </w:rPr>
  </w:style>
  <w:style w:type="character" w:customStyle="1" w:styleId="3Char">
    <w:name w:val="标题 3 Char"/>
    <w:link w:val="3"/>
    <w:rsid w:val="003958A6"/>
    <w:rPr>
      <w:rFonts w:ascii="Arial" w:eastAsia="Times New Roman" w:hAnsi="Arial"/>
      <w:sz w:val="28"/>
    </w:rPr>
  </w:style>
  <w:style w:type="character" w:customStyle="1" w:styleId="4Char">
    <w:name w:val="标题 4 Char"/>
    <w:link w:val="4"/>
    <w:locked/>
    <w:rsid w:val="003958A6"/>
    <w:rPr>
      <w:rFonts w:ascii="Arial" w:eastAsia="Times New Roman" w:hAnsi="Arial"/>
      <w:sz w:val="24"/>
    </w:rPr>
  </w:style>
  <w:style w:type="character" w:customStyle="1" w:styleId="5Char">
    <w:name w:val="标题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页脚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脚注文本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2"/>
    <w:semiHidden/>
    <w:unhideWhenUsed/>
    <w:qFormat/>
    <w:rsid w:val="008C3528"/>
    <w:pPr>
      <w:spacing w:after="0"/>
    </w:pPr>
    <w:rPr>
      <w:rFonts w:ascii="Segoe UI" w:hAnsi="Segoe UI" w:cs="Segoe UI"/>
      <w:sz w:val="18"/>
      <w:szCs w:val="18"/>
    </w:rPr>
  </w:style>
  <w:style w:type="character" w:customStyle="1" w:styleId="Char2">
    <w:name w:val="批注框文本 Char"/>
    <w:basedOn w:val="a0"/>
    <w:link w:val="ac"/>
    <w:semiHidden/>
    <w:rsid w:val="008C3528"/>
    <w:rPr>
      <w:rFonts w:ascii="Segoe UI" w:eastAsia="Times New Roman" w:hAnsi="Segoe UI" w:cs="Segoe UI"/>
      <w:sz w:val="18"/>
      <w:szCs w:val="18"/>
      <w:lang w:val="en-GB" w:eastAsia="ja-JP"/>
    </w:rPr>
  </w:style>
  <w:style w:type="character" w:styleId="ad">
    <w:name w:val="annotation reference"/>
    <w:qFormat/>
    <w:rsid w:val="008B4612"/>
    <w:rPr>
      <w:sz w:val="16"/>
    </w:rPr>
  </w:style>
  <w:style w:type="paragraph" w:styleId="ae">
    <w:name w:val="annotation text"/>
    <w:basedOn w:val="a"/>
    <w:link w:val="Char3"/>
    <w:qFormat/>
    <w:rsid w:val="008B4612"/>
    <w:pPr>
      <w:overflowPunct/>
      <w:autoSpaceDE/>
      <w:autoSpaceDN/>
      <w:adjustRightInd/>
      <w:textAlignment w:val="auto"/>
    </w:pPr>
    <w:rPr>
      <w:rFonts w:eastAsiaTheme="minorEastAsia"/>
      <w:lang w:eastAsia="en-US"/>
    </w:rPr>
  </w:style>
  <w:style w:type="character" w:customStyle="1" w:styleId="Char3">
    <w:name w:val="批注文字 Char"/>
    <w:basedOn w:val="a0"/>
    <w:link w:val="ae"/>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af">
    <w:name w:val="Body Text"/>
    <w:basedOn w:val="a"/>
    <w:link w:val="Char4"/>
    <w:qFormat/>
    <w:rsid w:val="002C4067"/>
    <w:pPr>
      <w:spacing w:after="120"/>
    </w:pPr>
  </w:style>
  <w:style w:type="character" w:customStyle="1" w:styleId="Char4">
    <w:name w:val="正文文本 Char"/>
    <w:basedOn w:val="a0"/>
    <w:link w:val="af"/>
    <w:rsid w:val="002C4067"/>
    <w:rPr>
      <w:rFonts w:eastAsia="Times New Roman"/>
      <w:lang w:val="en-GB" w:eastAsia="ja-JP"/>
    </w:rPr>
  </w:style>
  <w:style w:type="table" w:styleId="af0">
    <w:name w:val="Table Grid"/>
    <w:basedOn w:val="a1"/>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af1">
    <w:name w:val="annotation subject"/>
    <w:basedOn w:val="ae"/>
    <w:next w:val="ae"/>
    <w:link w:val="Char5"/>
    <w:qFormat/>
    <w:rsid w:val="000171D7"/>
    <w:pPr>
      <w:overflowPunct w:val="0"/>
      <w:autoSpaceDE w:val="0"/>
      <w:autoSpaceDN w:val="0"/>
      <w:adjustRightInd w:val="0"/>
      <w:textAlignment w:val="baseline"/>
    </w:pPr>
    <w:rPr>
      <w:rFonts w:eastAsia="Times New Roman"/>
      <w:b/>
      <w:bCs/>
      <w:lang w:eastAsia="ja-JP"/>
    </w:rPr>
  </w:style>
  <w:style w:type="character" w:customStyle="1" w:styleId="Char5">
    <w:name w:val="批注主题 Char"/>
    <w:basedOn w:val="Char3"/>
    <w:link w:val="af1"/>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af2">
    <w:name w:val="Hyperlink"/>
    <w:rsid w:val="00550B28"/>
    <w:rPr>
      <w:color w:val="0000FF"/>
      <w:u w:val="single"/>
    </w:rPr>
  </w:style>
  <w:style w:type="character" w:customStyle="1" w:styleId="CRCoverPageZchn">
    <w:name w:val="CR Cover Page Zchn"/>
    <w:link w:val="CRCoverPage"/>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0421169">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9382158">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6063123">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5255630">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7936361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162551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3823518">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2.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DEA834C-B4A9-4770-AB24-0DBD1F660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1533</Words>
  <Characters>8741</Characters>
  <Application>Microsoft Office Word</Application>
  <DocSecurity>0</DocSecurity>
  <Lines>72</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10254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 Hisilicon</cp:lastModifiedBy>
  <cp:revision>4</cp:revision>
  <cp:lastPrinted>2017-05-08T10:55:00Z</cp:lastPrinted>
  <dcterms:created xsi:type="dcterms:W3CDTF">2020-08-05T08:49:00Z</dcterms:created>
  <dcterms:modified xsi:type="dcterms:W3CDTF">2020-08-07T03:59:00Z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(3)3bOQhT1owpmSygA7zTaPUFKerBDKy5pVsFkJYtE0FwpiPpeskON8AgOoAj4D+IgbThzwF+D+
4bkcr3mb9USocJtm4A7HofQm+F8s6EO1wwTPPeyuMq9NMH8NJDOtvwBjopj3gTRSPtpTj2uA
gdoiOq7aZGbgBKwLg7gGyndmDQ6lYTkNZXTtLXgcYofq0lbLsqurhEa+xnwR51qx9zYOa+JH
6XPmCf7ALlMEPSpB3v</vt:lpwstr>
  </property>
  <property fmtid="{D5CDD505-2E9C-101B-9397-08002B2CF9AE}" pid="60" name="_2015_ms_pID_7253431">
    <vt:lpwstr>T8O56iXSD0CjNuSC/3m9bpMvjknd+b+91NslJz6l5szIkzngvYN5Ez
6fJ2EkITqD7vVyWPbeNPt8IEjebYZrioZz9epIwFPSg5a0U+jA+8UJ3lic1efphFwdq2blXG
PZHAd3/5i2QDrZ6EYzcJ1nZBrlNbCv0HnPmoDvLIM+bm6sfOIxKLpgEla8ZyP4w7VOyvvfmw
bVtoIDjypuJcY1rN88WdCMnNBDkwz/ZOXhG7</vt:lpwstr>
  </property>
  <property fmtid="{D5CDD505-2E9C-101B-9397-08002B2CF9AE}" pid="61" name="_2015_ms_pID_7253432">
    <vt:lpwstr>0g==</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1596702332</vt:lpwstr>
  </property>
</Properties>
</file>